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8703E" w:rsidRDefault="00F8703E" w14:paraId="c66ee0f" w14:textId="c66ee0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0397" w:rsidP="00F8703E" w:rsidRDefault="00153E45">
      <w:pPr>
        <w:ind w:left="4956" w:firstLine="708"/>
      </w:pPr>
      <w:r>
        <w:t>Poslovni broj: 1 St-</w:t>
      </w:r>
      <w:r w:rsidR="00E57DBD">
        <w:t>271/2020-13</w:t>
      </w:r>
    </w:p>
    <w:p w:rsidR="00F8703E" w:rsidP="00F8703E" w:rsidRDefault="00F8703E">
      <w:pPr>
        <w:ind w:left="4956" w:firstLine="708"/>
      </w:pPr>
    </w:p>
    <w:p w:rsidR="00F8703E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53E4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5</w:t>
      </w:r>
      <w:r w:rsidR="002C0918">
        <w:rPr>
          <w:rFonts w:ascii="Times New Roman" w:hAnsi="Times New Roman" w:cs="Times New Roman"/>
          <w:sz w:val="24"/>
          <w:szCs w:val="24"/>
        </w:rPr>
        <w:t>. lipnja</w:t>
      </w:r>
      <w:r w:rsidR="001D7F78">
        <w:rPr>
          <w:rFonts w:ascii="Times New Roman" w:hAnsi="Times New Roman" w:cs="Times New Roman"/>
          <w:sz w:val="24"/>
          <w:szCs w:val="24"/>
        </w:rPr>
        <w:t xml:space="preserve"> 2020. godine</w:t>
      </w: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sastavljen kod Trgovačkog suda u Bjelovaru o održanom ročištu radi ispitivanja tražbina u predsteč</w:t>
      </w:r>
      <w:r w:rsidR="00FD036E">
        <w:rPr>
          <w:rFonts w:ascii="Times New Roman" w:hAnsi="Times New Roman" w:cs="Times New Roman"/>
          <w:sz w:val="24"/>
          <w:szCs w:val="24"/>
        </w:rPr>
        <w:t>aj</w:t>
      </w:r>
      <w:r>
        <w:rPr>
          <w:rFonts w:ascii="Times New Roman" w:hAnsi="Times New Roman" w:cs="Times New Roman"/>
          <w:sz w:val="24"/>
          <w:szCs w:val="24"/>
        </w:rPr>
        <w:t xml:space="preserve">nom postupku nad dužnikom </w:t>
      </w:r>
      <w:r w:rsidR="00FC0D51">
        <w:rPr>
          <w:rFonts w:ascii="Times New Roman" w:hAnsi="Times New Roman" w:cs="Times New Roman"/>
          <w:sz w:val="24"/>
          <w:szCs w:val="24"/>
        </w:rPr>
        <w:t>VODOPRIVREDA d.d.</w:t>
      </w:r>
      <w:r w:rsidR="00153E45">
        <w:rPr>
          <w:rFonts w:ascii="Times New Roman" w:hAnsi="Times New Roman" w:cs="Times New Roman"/>
          <w:sz w:val="24"/>
          <w:szCs w:val="24"/>
        </w:rPr>
        <w:t xml:space="preserve"> Daruvar</w:t>
      </w: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strane suda</w:t>
      </w: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Branka Pleskalt- sudac</w:t>
      </w: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Predlagate</w:t>
      </w:r>
      <w:r w:rsidR="00134842">
        <w:rPr>
          <w:rFonts w:ascii="Times New Roman" w:hAnsi="Times New Roman" w:cs="Times New Roman"/>
          <w:sz w:val="24"/>
          <w:szCs w:val="24"/>
        </w:rPr>
        <w:t>lj- dužnik:</w:t>
      </w:r>
      <w:r w:rsidR="00FC0D51">
        <w:rPr>
          <w:rFonts w:ascii="Times New Roman" w:hAnsi="Times New Roman" w:cs="Times New Roman"/>
          <w:sz w:val="24"/>
          <w:szCs w:val="24"/>
        </w:rPr>
        <w:t xml:space="preserve"> Vodoprivreda d.d.</w:t>
      </w:r>
      <w:r w:rsidR="00153E45">
        <w:rPr>
          <w:rFonts w:ascii="Times New Roman" w:hAnsi="Times New Roman" w:cs="Times New Roman"/>
          <w:sz w:val="24"/>
          <w:szCs w:val="24"/>
        </w:rPr>
        <w:t xml:space="preserve"> Daruvar</w:t>
      </w: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Zapisničar </w:t>
      </w:r>
    </w:p>
    <w:p w:rsidRPr="001D7F78"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Dragišić</w:t>
      </w:r>
    </w:p>
    <w:p w:rsidR="000050CE" w:rsidP="00EA1F2A" w:rsidRDefault="000050CE"/>
    <w:p w:rsidR="00F8703E" w:rsidP="00EA1F2A" w:rsidRDefault="00EA1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Početak  u </w:t>
      </w:r>
      <w:r w:rsidR="002C0918">
        <w:rPr>
          <w:rFonts w:ascii="Times New Roman" w:hAnsi="Times New Roman" w:cs="Times New Roman"/>
          <w:sz w:val="24"/>
          <w:szCs w:val="24"/>
        </w:rPr>
        <w:t xml:space="preserve"> 9,00</w:t>
      </w:r>
      <w:r w:rsidRPr="001D7F78" w:rsidR="001D7F78">
        <w:rPr>
          <w:rFonts w:ascii="Times New Roman" w:hAnsi="Times New Roman" w:cs="Times New Roman"/>
          <w:sz w:val="24"/>
          <w:szCs w:val="24"/>
        </w:rPr>
        <w:t xml:space="preserve"> sati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su pristupili:</w:t>
      </w:r>
    </w:p>
    <w:p w:rsidR="00360F7A" w:rsidP="00792273" w:rsidRDefault="00153E4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dužnika: </w:t>
      </w:r>
      <w:r w:rsidR="00D5123C">
        <w:rPr>
          <w:rFonts w:ascii="Times New Roman" w:hAnsi="Times New Roman" w:cs="Times New Roman"/>
          <w:sz w:val="24"/>
          <w:szCs w:val="24"/>
        </w:rPr>
        <w:t>pun. Antonija Galić odvjetnica u Zagrebu</w:t>
      </w:r>
    </w:p>
    <w:p w:rsidR="00C66C86" w:rsidP="00792273" w:rsidRDefault="00C66C8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66C86" w:rsidP="00792273" w:rsidRDefault="00C66C8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Konstatira s</w:t>
      </w:r>
      <w:r w:rsidR="002C0918">
        <w:rPr>
          <w:rFonts w:ascii="Times New Roman" w:hAnsi="Times New Roman" w:cs="Times New Roman"/>
          <w:sz w:val="24"/>
          <w:szCs w:val="24"/>
        </w:rPr>
        <w:t>e da je pris</w:t>
      </w:r>
      <w:r w:rsidR="00153E45">
        <w:rPr>
          <w:rFonts w:ascii="Times New Roman" w:hAnsi="Times New Roman" w:cs="Times New Roman"/>
          <w:sz w:val="24"/>
          <w:szCs w:val="24"/>
        </w:rPr>
        <w:t>tupio povjerenik  Goran Brozović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su pristupili od strane vjerovnika:</w:t>
      </w:r>
    </w:p>
    <w:p w:rsidR="002C0918" w:rsidP="00792273" w:rsidRDefault="002C091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25079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="00D5123C">
        <w:rPr>
          <w:rFonts w:ascii="Times New Roman" w:hAnsi="Times New Roman" w:cs="Times New Roman"/>
          <w:sz w:val="24"/>
          <w:szCs w:val="24"/>
        </w:rPr>
        <w:t>Ascendum građ. strojevi Hrvatska po pun. Sandra Dimitrijević odvjetnička vježbinica kod Ivana Panić Šoštaršić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INU Ind. </w:t>
      </w:r>
      <w:r w:rsidR="00D5123C">
        <w:rPr>
          <w:rFonts w:ascii="Times New Roman" w:hAnsi="Times New Roman" w:cs="Times New Roman"/>
          <w:sz w:val="24"/>
          <w:szCs w:val="24"/>
        </w:rPr>
        <w:t>nafte pun. Ivana Božić odvjetnica u društvu Klišan i partneri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Vodoskok d.di Drniš plast pun. Ana Rogić Markić odvjetnica kod Župić i partneri</w:t>
      </w:r>
      <w:r w:rsidR="000050CE">
        <w:rPr>
          <w:rFonts w:ascii="Times New Roman" w:hAnsi="Times New Roman" w:cs="Times New Roman"/>
          <w:sz w:val="24"/>
          <w:szCs w:val="24"/>
        </w:rPr>
        <w:t xml:space="preserve"> iz Zagreba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Anino i HTC pun. Mirela Puškarić odvjetnička vježbenica kod odvjetnika Ibrice Zulfikarpašića i z.z. Damir Kučić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50793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RH z.z. Živko Slijepčević zamjenik županijskog državnog odvjetnika u Bjelovaru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Erste &amp; Steiermerkische bank d.d. pun. Dalibor Divić odvjetnik u Bjelovaru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privrednu banku d.d. Zag</w:t>
      </w:r>
      <w:r w:rsidR="00D5123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 w:rsidR="00D5123C">
        <w:rPr>
          <w:rFonts w:ascii="Times New Roman" w:hAnsi="Times New Roman" w:cs="Times New Roman"/>
          <w:sz w:val="24"/>
          <w:szCs w:val="24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>pun. Damir Žulj odvjetnik u Zag</w:t>
      </w:r>
      <w:r w:rsidR="00D5123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</w:t>
      </w:r>
      <w:r w:rsidR="00D5123C">
        <w:rPr>
          <w:rFonts w:ascii="Times New Roman" w:hAnsi="Times New Roman" w:cs="Times New Roman"/>
          <w:sz w:val="24"/>
          <w:szCs w:val="24"/>
        </w:rPr>
        <w:t>bu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Erste factoring i Erste Card klub d.o.o. po z.p. Bojana Vujčić odvjetnička vježbenica kod odvjetnika Dejana Đerić</w:t>
      </w:r>
    </w:p>
    <w:p w:rsidR="00D5123C" w:rsidP="00792273" w:rsidRDefault="00D512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123C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</w:t>
      </w:r>
      <w:r w:rsidR="00D5123C">
        <w:rPr>
          <w:rFonts w:ascii="Times New Roman" w:hAnsi="Times New Roman" w:cs="Times New Roman"/>
          <w:sz w:val="24"/>
          <w:szCs w:val="24"/>
        </w:rPr>
        <w:t>oljodar tim d.o.o. pun. Vedran Barišić odvjetnik u Koprivnici</w:t>
      </w:r>
    </w:p>
    <w:p w:rsidR="000050CE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A0D21" w:rsidP="00792273" w:rsidRDefault="001A0D2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 Hidraulika servisi d.o.o. po pun. Filip Galić odvjetnik u Zagrebu</w:t>
      </w:r>
    </w:p>
    <w:p w:rsidR="00250793" w:rsidP="00792273" w:rsidRDefault="0025079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objavljuje da je predmet današnjeg ročišta ispitivanje prijavljenih tražbina kako su unes</w:t>
      </w:r>
      <w:r w:rsidR="00CC2A13">
        <w:rPr>
          <w:rFonts w:ascii="Times New Roman" w:hAnsi="Times New Roman" w:cs="Times New Roman"/>
          <w:sz w:val="24"/>
          <w:szCs w:val="24"/>
        </w:rPr>
        <w:t>ene u tablicu prijavljenih tražb</w:t>
      </w:r>
      <w:r>
        <w:rPr>
          <w:rFonts w:ascii="Times New Roman" w:hAnsi="Times New Roman" w:cs="Times New Roman"/>
          <w:sz w:val="24"/>
          <w:szCs w:val="24"/>
        </w:rPr>
        <w:t>ina koju je sukladno čl. 43. st. 4. Stečajnog zakona sastavila i objavila</w:t>
      </w:r>
      <w:r w:rsidR="000D4FA3">
        <w:rPr>
          <w:rFonts w:ascii="Times New Roman" w:hAnsi="Times New Roman" w:cs="Times New Roman"/>
          <w:sz w:val="24"/>
          <w:szCs w:val="24"/>
        </w:rPr>
        <w:t xml:space="preserve"> Financijska agencija dana 17. veljače</w:t>
      </w:r>
      <w:r w:rsidR="00CC2A13">
        <w:rPr>
          <w:rFonts w:ascii="Times New Roman" w:hAnsi="Times New Roman" w:cs="Times New Roman"/>
          <w:sz w:val="24"/>
          <w:szCs w:val="24"/>
        </w:rPr>
        <w:t xml:space="preserve"> 2020.</w:t>
      </w:r>
      <w:r>
        <w:rPr>
          <w:rFonts w:ascii="Times New Roman" w:hAnsi="Times New Roman" w:cs="Times New Roman"/>
          <w:sz w:val="24"/>
          <w:szCs w:val="24"/>
        </w:rPr>
        <w:t xml:space="preserve">  te objavljena na e-oglasnoj ploči suda dana</w:t>
      </w:r>
      <w:r w:rsidR="000D4FA3">
        <w:rPr>
          <w:rFonts w:ascii="Times New Roman" w:hAnsi="Times New Roman" w:cs="Times New Roman"/>
          <w:sz w:val="24"/>
          <w:szCs w:val="24"/>
        </w:rPr>
        <w:t xml:space="preserve"> 17. veljače</w:t>
      </w:r>
      <w:r w:rsidR="00CC2A13">
        <w:rPr>
          <w:rFonts w:ascii="Times New Roman" w:hAnsi="Times New Roman" w:cs="Times New Roman"/>
          <w:sz w:val="24"/>
          <w:szCs w:val="24"/>
        </w:rPr>
        <w:t xml:space="preserve"> 2020. godine.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je FINA dostavila originale prijava, očitovanja dužnika i povjerenika.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067EB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se utvrđuje</w:t>
      </w:r>
      <w:r w:rsidR="00360F7A">
        <w:rPr>
          <w:rFonts w:ascii="Times New Roman" w:hAnsi="Times New Roman" w:cs="Times New Roman"/>
          <w:sz w:val="24"/>
          <w:szCs w:val="24"/>
        </w:rPr>
        <w:t>: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792273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-da je tablicu prijavljenih tražbina sukladno čl. 43. SZ-a FINA objavila dana 17. veljače 2020. godine, </w:t>
      </w:r>
    </w:p>
    <w:p w:rsidR="00AE1E3E" w:rsidP="00792273" w:rsidRDefault="00AE1E3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792273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 je dopunjene tablice prijavljenih tražbina FINA objavila dana 16. travnja 2020. godine,</w:t>
      </w:r>
    </w:p>
    <w:p w:rsidR="00FF5B2E" w:rsidP="00792273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FINA  27. travnja 2020. godine objavila da nije bilo osporavanja tražbina od strane vjerovnika temeljem čl. 42. SZ-a.</w:t>
      </w: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da je FINA dostavila originale prijava, očitovanja dužnika i povjerenika na spis.</w:t>
      </w: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 utvrđuje se:</w:t>
      </w:r>
    </w:p>
    <w:p w:rsidR="00AE1E3E" w:rsidP="00FF5B2E" w:rsidRDefault="00AE1E3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 je rok od 21 dan vjerovnicima za pr</w:t>
      </w:r>
      <w:r w:rsidR="00DF5054">
        <w:rPr>
          <w:rFonts w:ascii="Times New Roman" w:hAnsi="Times New Roman" w:cs="Times New Roman"/>
          <w:sz w:val="24"/>
          <w:szCs w:val="24"/>
        </w:rPr>
        <w:t>ijave tražbine počeo teći od  17</w:t>
      </w:r>
      <w:r>
        <w:rPr>
          <w:rFonts w:ascii="Times New Roman" w:hAnsi="Times New Roman" w:cs="Times New Roman"/>
          <w:sz w:val="24"/>
          <w:szCs w:val="24"/>
        </w:rPr>
        <w:t xml:space="preserve">. siječnja 2020.  a zadnji dan za prijavu je bio </w:t>
      </w:r>
      <w:r w:rsidR="00FD036E">
        <w:rPr>
          <w:rFonts w:ascii="Times New Roman" w:hAnsi="Times New Roman" w:cs="Times New Roman"/>
          <w:sz w:val="24"/>
          <w:szCs w:val="24"/>
        </w:rPr>
        <w:t>6. veljače</w:t>
      </w:r>
      <w:r>
        <w:rPr>
          <w:rFonts w:ascii="Times New Roman" w:hAnsi="Times New Roman" w:cs="Times New Roman"/>
          <w:sz w:val="24"/>
          <w:szCs w:val="24"/>
        </w:rPr>
        <w:t xml:space="preserve"> 2020. godine,</w:t>
      </w: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rok od 30 dana za osporavanje tražbina dužnik</w:t>
      </w:r>
      <w:r w:rsidR="00DF5054">
        <w:rPr>
          <w:rFonts w:ascii="Times New Roman" w:hAnsi="Times New Roman" w:cs="Times New Roman"/>
          <w:sz w:val="24"/>
          <w:szCs w:val="24"/>
        </w:rPr>
        <w:t>u i povjereniku počeo teći od 17</w:t>
      </w:r>
      <w:r>
        <w:rPr>
          <w:rFonts w:ascii="Times New Roman" w:hAnsi="Times New Roman" w:cs="Times New Roman"/>
          <w:sz w:val="24"/>
          <w:szCs w:val="24"/>
        </w:rPr>
        <w:t>. siječnja  2020.   a zadnji dan za očitovanje je bio</w:t>
      </w:r>
      <w:r w:rsidR="00FD036E">
        <w:rPr>
          <w:rFonts w:ascii="Times New Roman" w:hAnsi="Times New Roman" w:cs="Times New Roman"/>
          <w:sz w:val="24"/>
          <w:szCs w:val="24"/>
        </w:rPr>
        <w:t xml:space="preserve"> 17.veljače</w:t>
      </w:r>
      <w:r>
        <w:rPr>
          <w:rFonts w:ascii="Times New Roman" w:hAnsi="Times New Roman" w:cs="Times New Roman"/>
          <w:sz w:val="24"/>
          <w:szCs w:val="24"/>
        </w:rPr>
        <w:t xml:space="preserve">  2020. godine.</w:t>
      </w:r>
    </w:p>
    <w:p w:rsidR="00FF5B2E" w:rsidP="00FF5B2E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današnjem ročištu ispitivati će se tražbine koje su prijavljene odnosno koje je dužnik naveo u prijedlogu za otvaranje predstečajnog postupka (za koje temeljem čl. 39. Stečajnog zakona vrijedi predmnijeva prijave tražbine), kao i tražbine koje su vjerovnici sami prijavili.</w:t>
      </w: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F5B2E" w:rsidP="00792273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je dužnik u očitovanju o prijavljenim tražbinama naveo da je vjerovniku Ministarstvu financija, Poreznoj upravi dana 12. veljače 2020. godine podmirio dugovanje u iznosu od 133,67 kuna te da Porezna uprava nema potraživanje od dužnika.</w:t>
      </w:r>
    </w:p>
    <w:p w:rsidR="00FF5B2E" w:rsidP="00792273" w:rsidRDefault="00FF5B2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578EE" w:rsidP="00792273" w:rsidRDefault="009E44F4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A578EE" w:rsidR="00A578EE">
        <w:rPr>
          <w:rFonts w:ascii="Times New Roman" w:hAnsi="Times New Roman" w:cs="Times New Roman"/>
          <w:b/>
          <w:sz w:val="24"/>
          <w:szCs w:val="24"/>
        </w:rPr>
        <w:t>Tablica prijavljenih tražbina:</w:t>
      </w:r>
    </w:p>
    <w:p w:rsidR="00C66C86" w:rsidP="00792273" w:rsidRDefault="00C66C8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10035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675"/>
        <w:gridCol w:w="1700"/>
        <w:gridCol w:w="1135"/>
        <w:gridCol w:w="1560"/>
        <w:gridCol w:w="1417"/>
        <w:gridCol w:w="1276"/>
        <w:gridCol w:w="853"/>
        <w:gridCol w:w="1419"/>
      </w:tblGrid>
      <w:tr w:rsidR="00BF055C" w:rsidTr="001E2E16">
        <w:trPr>
          <w:trHeight w:val="1455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 / Naziv vjerovnika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Adresa vjerovnika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Iznos prijavljene tražbine u kunama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Iznos priznate tražbine u kunama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Iznos osporene tražbine u kunama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Osporava-</w:t>
            </w:r>
          </w:p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telj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rPr>
                <w:b/>
                <w:bCs/>
              </w:rPr>
            </w:pPr>
            <w:r>
              <w:rPr>
                <w:b/>
                <w:bCs/>
              </w:rPr>
              <w:t>Razlog osporavanja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ADRIATIC OSIGURANJE dioničko društvo</w:t>
            </w:r>
          </w:p>
          <w:p w:rsidR="00BF055C" w:rsidRDefault="00BF055C">
            <w:r>
              <w:t>OIB: 94472454976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Listopadska 2,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6.995,33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6.995,33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AGRO-MOTO CENTAR d.o.o. za trgovinu i usluge</w:t>
            </w:r>
          </w:p>
          <w:p w:rsidR="00BF055C" w:rsidRDefault="00BF055C">
            <w:r>
              <w:t>OIB: 34708895013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Jelačića 118/a,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926,36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926,36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AGRU CROATIA TRADE društvo s ograničenom odgovornošću za trgovinu</w:t>
            </w:r>
          </w:p>
          <w:p w:rsidR="00BF055C" w:rsidRDefault="00BF055C">
            <w:r>
              <w:t>98523604106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Karlovačka cesta 67 d,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16.553,96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16.553,96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1035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ANA HIŽAR, </w:t>
            </w:r>
          </w:p>
          <w:p w:rsidR="00BF055C" w:rsidRDefault="00BF055C">
            <w:r>
              <w:t>OIB: 93436844060</w:t>
            </w:r>
          </w:p>
          <w:p w:rsidR="00BF055C" w:rsidRDefault="00BF055C">
            <w:r>
              <w:t>LJUBICA HIŽAR</w:t>
            </w:r>
          </w:p>
          <w:p w:rsidR="00BF055C" w:rsidRDefault="00BF055C">
            <w:r>
              <w:t>OIB:36390872294</w:t>
            </w:r>
          </w:p>
          <w:p w:rsidR="00BF055C" w:rsidRDefault="00BF055C">
            <w:r>
              <w:t xml:space="preserve"> i BRANKA BOŽIĆ</w:t>
            </w:r>
          </w:p>
          <w:p w:rsidR="00BF055C" w:rsidRDefault="00BF055C">
            <w:r>
              <w:t>OIB:57954608570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Ivanovo Polje 24 / Trg dr. Franje Tuđmana 9,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29.168,34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29.168,34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ANET zastupanje i prodaja d.o.o.</w:t>
            </w:r>
          </w:p>
          <w:p w:rsidR="00BF055C" w:rsidRDefault="00BF055C">
            <w:r>
              <w:t>OIB:00845362393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Kovinska 4A,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8.761,29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7.702,54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1.058,75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</w:t>
            </w:r>
            <w:r w:rsidR="00120F2D">
              <w:t>-</w:t>
            </w:r>
            <w:r>
              <w:t>erenik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jc w:val="both"/>
            </w:pPr>
            <w:r>
              <w:t>Osporeni dio potraživanja podmiren je prije podnošenja prijedloga za otvaranje predstečajnog postupka, ali nije usklađeno u poslovnim knjigama.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ANINO d.o.o. za trgovinu i usluge</w:t>
            </w:r>
          </w:p>
          <w:p w:rsidR="00BF055C" w:rsidRDefault="00BF055C">
            <w:r>
              <w:t>OIB:75440244671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 Loparska 22,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3.541.827,05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3.541.827,05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B74CB" w:rsidRDefault="00BF055C">
            <w:r>
              <w:t>ASCENDUM građevinski strojevi Hrvatska d.o.o. za usluge</w:t>
            </w:r>
            <w:r w:rsidR="00CB74CB">
              <w:t xml:space="preserve"> </w:t>
            </w:r>
            <w:r>
              <w:t>OIB:</w:t>
            </w:r>
          </w:p>
          <w:p w:rsidR="00BF055C" w:rsidRDefault="00BF055C">
            <w:r>
              <w:t>50642783090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Karlovačka cesta 94,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87.232,61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87.232,61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AT d.o.o. za proizvodnju, prijevoz, trgovinu i usluge</w:t>
            </w:r>
          </w:p>
          <w:p w:rsidR="00BF055C" w:rsidRDefault="00BF055C">
            <w:r>
              <w:t>OIB: 28830868138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Turkulinova 33, 44250 Petrinja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4.285,77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4.285,77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AUTO ZIBAR, vl. Željko Zibar</w:t>
            </w:r>
          </w:p>
          <w:p w:rsidR="00BF055C" w:rsidRDefault="00BF055C">
            <w:r>
              <w:t>OIB: 41435423740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Petrinjska 5, 44400 Glina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212,50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212,50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AUTOMEHANIČARSKA RADNJA "AUTOSERVIS MUDRI", vl. Danijela Mudri</w:t>
            </w:r>
          </w:p>
          <w:p w:rsidR="00BF055C" w:rsidRDefault="00BF055C">
            <w:r>
              <w:t>OIB: 79987183723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Matije Gupca 134A,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1.091,25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1.091,25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pPr>
              <w:tabs>
                <w:tab w:val="center" w:pos="742"/>
              </w:tabs>
            </w:pPr>
            <w:r>
              <w:t> -</w:t>
            </w:r>
            <w:r>
              <w:tab/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tabs>
                <w:tab w:val="center" w:pos="742"/>
              </w:tabs>
            </w:pPr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tabs>
                <w:tab w:val="center" w:pos="742"/>
              </w:tabs>
            </w:pPr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BENUSSI d.o.o. za trgovinu</w:t>
            </w:r>
          </w:p>
          <w:p w:rsidR="00BF055C" w:rsidRDefault="00BF055C">
            <w:r>
              <w:t>OIB:87971197112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Fažanska cesta 86, 52100 Fažana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23.221,80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23.221,80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CB74CB" w:rsidRDefault="00BF055C">
            <w:r>
              <w:t>BESTRENT d.o.o. za trgovinu i usluge</w:t>
            </w:r>
            <w:r w:rsidR="00CB74CB">
              <w:t xml:space="preserve"> </w:t>
            </w:r>
            <w:r>
              <w:t>OIB:</w:t>
            </w:r>
          </w:p>
          <w:p w:rsidR="00BF055C" w:rsidRDefault="00BF055C">
            <w:r>
              <w:t>78286431452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Slavonska avenija 14,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92.696,85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92.696,85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BOVJE, LIMARSKO INSTALATERSKI I PROIZVODNI OBRT, vl. Franjo Trumbetaš</w:t>
            </w:r>
            <w:r w:rsidR="00CB74CB">
              <w:t>,</w:t>
            </w:r>
            <w:r>
              <w:t>OIB:</w:t>
            </w:r>
            <w:r w:rsidR="00CB74CB">
              <w:t xml:space="preserve"> </w:t>
            </w:r>
            <w:r>
              <w:t>65921015520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Ilica 54,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9.350,00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9.350,00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BRIŠAR SERVIS d.o.o. za trgovinu i usluge</w:t>
            </w:r>
          </w:p>
          <w:p w:rsidR="00BF055C" w:rsidRDefault="00BF055C">
            <w:r>
              <w:t>OIB: 58933898865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Prelčeva 21/D, 10360 Sesvete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31,25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31,25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BRIŽINE društvo s ograničenom odgovornošću za uvoz-izvoz, trgovinu i proizvodnju, Rešetari, Bana Jelačića 104</w:t>
            </w:r>
          </w:p>
          <w:p w:rsidR="00BF055C" w:rsidRDefault="00BF055C">
            <w:r>
              <w:t>OIB: 20488197727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Bana Josipa Jelačića 96, 35403 Rešetari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52.604,48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52.604,48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C.I.A.K. AUTO d.o.o. za trgovinu</w:t>
            </w:r>
          </w:p>
          <w:p w:rsidR="00BF055C" w:rsidRDefault="00BF055C">
            <w:r>
              <w:t>OIB: 62595301902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Gornjostupnička 96, 10255 Gornji Stupnik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19.546,96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19.546,96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855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CANOFAX OBRT ZA SERVIS I TRGOVINU BIROTEHNIČKIH, ELEKTRONIČKIH, </w:t>
            </w:r>
            <w:r>
              <w:lastRenderedPageBreak/>
              <w:t>FOTOKOPIRNIH STROJEVA I APARATA, vl. Josip Manjkas</w:t>
            </w:r>
          </w:p>
          <w:p w:rsidR="00BF055C" w:rsidRDefault="00BF055C">
            <w:r>
              <w:t>OIB: 85958701762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Jurja Haulika 19 B, 43000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3.937,50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3.937,50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CEDETERIJA d.o.o. za trgovinu i usluge</w:t>
            </w:r>
          </w:p>
          <w:p w:rsidR="00BF055C" w:rsidRDefault="00BF055C">
            <w:r>
              <w:t>OIB: 76188034312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Petrova 138,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1.372,00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1.372,00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CESTE d.d.  za održavanje, zaštitu i rekonstrukciju cesta, građevinarstvo i projektiranje</w:t>
            </w:r>
          </w:p>
          <w:p w:rsidR="00BF055C" w:rsidRDefault="00BF055C">
            <w:r>
              <w:t>OIB: 35299396580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Josipa Jelačića 2, 43000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rPr>
                <w:bCs/>
              </w:rPr>
              <w:t>1.977.625,35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1.875.317,98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71.468,64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jc w:val="both"/>
            </w:pPr>
            <w:r>
              <w:t>Osporavani iznos podmiren je prije pokretanja postupka predstečajne nagodbe.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CIAK TRUCK d.o.o. za trgovinu i usluge</w:t>
            </w:r>
          </w:p>
          <w:p w:rsidR="00BF055C" w:rsidRDefault="00BF055C">
            <w:r>
              <w:t>OIB: 78969071801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Stupničke šipkovine 1, 10255 Donji Stupnik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101,68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101,68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COLOR TEHNA d.o.o. za proizvodnju, trgovinu i usluge</w:t>
            </w:r>
          </w:p>
          <w:p w:rsidR="00BF055C" w:rsidRDefault="00BF055C">
            <w:r>
              <w:t>OIB: 23851651987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Petra Svačića 56,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3.254,04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3.254,04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CROATIA osiguranje d.d.</w:t>
            </w:r>
          </w:p>
          <w:p w:rsidR="00BF055C" w:rsidRDefault="00BF055C">
            <w:r>
              <w:t>OIB: 26187994862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Vatroslava Jagića 33,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239.531,96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239.437,48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CROATIA PROTEKT d.o.o. za protektiranje guma, trgovinu i uvoz-izvoz</w:t>
            </w:r>
          </w:p>
          <w:p w:rsidR="00BF055C" w:rsidRDefault="00BF055C">
            <w:r>
              <w:t>OIB: 14030617595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Industrijska ulica 7, 43280 Garešnica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1.930,00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1.930,00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CROATIA-TEHNIČKI PREGLEDI d.o.o. za tehničke analize i usluge</w:t>
            </w:r>
          </w:p>
          <w:p w:rsidR="00BF055C" w:rsidRDefault="00BF055C">
            <w:r>
              <w:t>OIB: 89968033067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Savska cesta 41,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296.109,65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295.078,29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CVJEĆARNICA Andy, OBRT ZA </w:t>
            </w:r>
            <w:r>
              <w:lastRenderedPageBreak/>
              <w:t>TRGOVINU I USLUGE, vl. Andrijana Vinković</w:t>
            </w:r>
          </w:p>
          <w:p w:rsidR="00BF055C" w:rsidRDefault="00BF055C">
            <w:r>
              <w:t>OIB: 00674444349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 xml:space="preserve">Trg kralja Petra </w:t>
            </w:r>
            <w:r>
              <w:lastRenderedPageBreak/>
              <w:t>Krešimira IV 9,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600,00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26.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ČERTI d.o.o. za proizvodnju, trgovinu i usluge</w:t>
            </w:r>
          </w:p>
          <w:p w:rsidR="00BF055C" w:rsidRDefault="00BF055C">
            <w:r>
              <w:t>OIB: 56268307277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Vladimira Nazora 151A, 33520 Slatina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9.319,15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9.319,15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DAMIR TRŠEK</w:t>
            </w:r>
          </w:p>
          <w:p w:rsidR="00BF055C" w:rsidRDefault="00BF055C">
            <w:r>
              <w:t>OIB: 96157227574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Koreničani 37, 43531 Koreničani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40.000,00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40.000,00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DANTKOM j.d.o.o. za trgovinu i usluge</w:t>
            </w:r>
          </w:p>
          <w:p w:rsidR="00BF055C" w:rsidRDefault="00BF055C">
            <w:r>
              <w:t>OIB: 03697953088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Stjepana Radića 53, 43500 Sirač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6.300,00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6.300,00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DARKOM d.o.o. za komunalnu djelatnost</w:t>
            </w:r>
          </w:p>
          <w:p w:rsidR="00BF055C" w:rsidRDefault="00BF055C">
            <w:r>
              <w:t>OIB: 51300447787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Kozarca 19,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25.005,71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11.049,13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DARKOM VODOOPSKRBA I ODVODNJA d.o.o. za vodoopskrbu i odvodnju</w:t>
            </w:r>
          </w:p>
          <w:p w:rsidR="00BF055C" w:rsidRDefault="00BF055C">
            <w:r>
              <w:t>OIB: 07083287411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Kozarca 19,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89.077,21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77.680,99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9.640,38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jc w:val="both"/>
            </w:pPr>
            <w:r>
              <w:t>Dužnik smatra da je došlo do pogreške u izračunu i prijavi vjerovnika. Nije sporna glavnica u iznosu od 69.796,41 kn i kamate od 7.884,58 kn. Međutim, dužnik ne zna na što se odnosi razlika potraživanja.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DARUVARSKE TOPLICE Specijalna bolnica za medicinsku rehabilitaciju</w:t>
            </w:r>
          </w:p>
          <w:p w:rsidR="00BF055C" w:rsidRDefault="00BF055C">
            <w:r>
              <w:lastRenderedPageBreak/>
              <w:t>OIB: 01054174667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Julijev Park 1,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515,00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515,00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32.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DAVOR ROHLIK</w:t>
            </w:r>
          </w:p>
          <w:p w:rsidR="00BF055C" w:rsidRDefault="00BF055C">
            <w:r>
              <w:t>OIB: 83403909937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dr. Franje Tuđmana 4,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3.058.093,15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1.050.000,00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2.008.093,15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pPr>
              <w:jc w:val="both"/>
            </w:pPr>
            <w:r>
              <w:t>Vjerovnik je prijavio uvjetnu tražbinu po osnovi jamstava za obveze dužnika, i to po osnovi glavnice iz ugovora o pozajmici od 07.11.2017.g. i ugovora o zasnivanju založnog prava od 29.01.2018.g.  Uvidom u ugovor o pozajmici od 07.11.2017.g. vidljivo je da glavnica iznosi 250.000,00 kn, a iz Ugovora o zasnivanju založnog prava od 29.01.2018.g. 800.000,00 kn. Stoga je vjerovniku priznat iznos od 1.050.000,00 kn, dok je razlika osporena.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DELTA NISKOGRADNJA d.o.o. </w:t>
            </w:r>
          </w:p>
          <w:p w:rsidR="00BF055C" w:rsidRDefault="00BF055C">
            <w:r>
              <w:t>OIB: 25992867122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Šetalište 150 brigade hrvat. vojske 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14.812,50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14.812,50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34.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DIZEL društvo za trgovinu i servis s ograničenom odgovornošću</w:t>
            </w:r>
          </w:p>
          <w:p w:rsidR="00BF055C" w:rsidRDefault="00BF055C">
            <w:r>
              <w:t>OIB: 33416669216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Bjelovarska 189A, 43500 Donji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4.489,07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4.489,07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DOBRA d.o.o. za vanjsku i unutarnju trgovinu</w:t>
            </w:r>
          </w:p>
          <w:p w:rsidR="00BF055C" w:rsidRDefault="00BF055C">
            <w:r>
              <w:t>OIB: 52215882489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Stari Topolovac 218/a, 44000 Topolovac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25.700,13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25.700,13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DOM ZDRAVLJA BJEL.-BILOGORSKE ŽUPANIJE</w:t>
            </w:r>
          </w:p>
          <w:p w:rsidR="00BF055C" w:rsidRDefault="00BF055C">
            <w:r>
              <w:t>OIB: 01773191483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J.Jelačića 13/c, 43000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4.100,00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4.100,00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DRNIŠPLAST d.d. za proizvodnju proizvoda od gume i plastičnih masa</w:t>
            </w:r>
          </w:p>
          <w:p w:rsidR="00BF055C" w:rsidRDefault="00BF055C">
            <w:r>
              <w:t>OIB: 09330850917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Stjepana Radića 63, 22320 Drniš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699.723,08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699.723,08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DTF, OBRT ZA POSLOVNO SAVJETOVANJE I UZGOJ PČELA, vl. Ladislav Barbarić</w:t>
            </w:r>
          </w:p>
          <w:p w:rsidR="00BF055C" w:rsidRDefault="00BF055C">
            <w:r>
              <w:t>OIB: 44985461079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Andrije Kačića Miošića 19, 35000 Slavonski Brod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1.600,00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1.600,00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DUBRAVAC d.o.o.  </w:t>
            </w:r>
          </w:p>
          <w:p w:rsidR="00BF055C" w:rsidRDefault="00BF055C">
            <w:r>
              <w:t>OIB: 51854444319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Dežanovac 105, 43500 Dežanovac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2.410,45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2.410,45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E.T.AL. d.o.o. za trgovinu, proizvodnju, usluge, uvoz-izvoz i zastupanje stranih tvrtki</w:t>
            </w:r>
          </w:p>
          <w:p w:rsidR="00BF055C" w:rsidRDefault="00BF055C">
            <w:r>
              <w:t>OIB: 91055981513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Zagrebačka cesta 61A, 10360 Sesvete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214.632,11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214.632,11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EKO BLIC, industrijska čišćenja, vl. </w:t>
            </w:r>
            <w:r>
              <w:lastRenderedPageBreak/>
              <w:t>Dejan Živoder</w:t>
            </w:r>
          </w:p>
          <w:p w:rsidR="00BF055C" w:rsidRDefault="00BF055C">
            <w:r>
              <w:t>OIB: 98138500552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 xml:space="preserve">Moslavačka 35/a, 44317 </w:t>
            </w:r>
            <w:r>
              <w:lastRenderedPageBreak/>
              <w:t>Popovača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 xml:space="preserve">5.750,00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5.750,00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42.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EL-MAR d.o.o. za trgovinu, proizvodnju i usluge</w:t>
            </w:r>
          </w:p>
          <w:p w:rsidR="00BF055C" w:rsidRDefault="00BF055C">
            <w:r>
              <w:t>OIB: 74968593360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Pakračka 6,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792,00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792,00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ELEKTROMEHANIČARSKI OBRT "ELEKTROMEHANIKA", vl. Ivica Družin</w:t>
            </w:r>
          </w:p>
          <w:p w:rsidR="00BF055C" w:rsidRDefault="00BF055C">
            <w:r>
              <w:t>OIB: 69955596525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Ivana Gundulića 11,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1.378,75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1.378,75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ELEKTRONIČKI RAČUNI d.o.o. za usluge</w:t>
            </w:r>
          </w:p>
          <w:p w:rsidR="00BF055C" w:rsidRDefault="00BF055C">
            <w:r>
              <w:t>OIB: 42889250808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Ilica 412/a,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258,75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258,75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ELMO d.o.o. za proizvodnju, trgovinu i usluge</w:t>
            </w:r>
          </w:p>
          <w:p w:rsidR="00BF055C" w:rsidRDefault="00BF055C">
            <w:r>
              <w:t>OIB: 26548259188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Ignjatička 10, 43290 Grubišno Polje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15.747,00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15.747,00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ELTEKOR društvo s ograničenom odgovornošću za zaštitu od korozije</w:t>
            </w:r>
          </w:p>
          <w:p w:rsidR="00BF055C" w:rsidRDefault="00BF055C">
            <w:r>
              <w:t>OIB: 70536517222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Šenova 5/V,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2.500,00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2.500,00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ELVAJ društvo za instalacijske radove u građevinarstvu, trgovinu i usluge s ograničenom odgovornošću</w:t>
            </w:r>
          </w:p>
          <w:p w:rsidR="00BF055C" w:rsidRDefault="00BF055C">
            <w:r>
              <w:t>OIB: 59769660339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Knytla 8,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4.488,61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4.488,61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ENA d.o.o. za graditeljstvo, elektrotehničke usluge i trgovinu</w:t>
            </w:r>
          </w:p>
          <w:p w:rsidR="00BF055C" w:rsidRDefault="00BF055C">
            <w:r>
              <w:t>OIB: 24759414355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Jurja Haulika 20/A, 47000 Karlovac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29.612,24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29.612,24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1860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49.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ERSTE &amp; STEIERMÄRKISCHE S-LEASING  društvo s ograničenom odgovornošću za leasing vozila i strojeva</w:t>
            </w:r>
          </w:p>
          <w:p w:rsidR="00BF055C" w:rsidRDefault="00BF055C">
            <w:r>
              <w:t>OIB: 24759414355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Zelinska 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50.492,77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50.492,77 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Potraživanja su podmirena budući da se radi o tekućim obvezama za pokretnine na kojima postoje izlučna prava.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ERSTE CARD CLUB društvo s ograničenom odgovornošću za financijsko posredovanje i usluge</w:t>
            </w:r>
          </w:p>
          <w:p w:rsidR="00BF055C" w:rsidRDefault="00BF055C">
            <w:r>
              <w:t>OIB: 85941596441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Frana Folnegovića 6,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12.210,04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12.210,04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ERSTE FACTORING d.o.o. za factoring</w:t>
            </w:r>
          </w:p>
          <w:p w:rsidR="00BF055C" w:rsidRDefault="00BF055C">
            <w:r>
              <w:t>OIB: 10194059689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Ivana Lučića 2a,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359.040,61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359.040,61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1440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ERSTE&amp;STEIERMÄRKISCHE BANK dioničko društvo</w:t>
            </w:r>
          </w:p>
          <w:p w:rsidR="00BF055C" w:rsidRDefault="00BF055C">
            <w:r>
              <w:t>OIB: 23057039320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Jadranski trg 3a, 51000 Rijeka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2.383.876,35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506.902,87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539.823,17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Vjerovnik je prijavio potraživanje u iznosu od 2.383.876,35 kn. Dospjele obveze iznose ukupno 1.046.726,04 kn. Od dospjelih obveza dužnik osporava iznos od 539.823,17 kn koji je naplaćen od jamca Ribnjačarstvo Končanica d.d. po osnovi OV-</w:t>
            </w:r>
            <w:r>
              <w:lastRenderedPageBreak/>
              <w:t>4875/19.</w:t>
            </w:r>
          </w:p>
          <w:p w:rsidR="00BF055C" w:rsidRDefault="00BF055C">
            <w:r>
              <w:t>Dužnik se ne očituje o nedospjelih 1.337.150,31 kn budući da nedospjele tražbine nisu obuhvaćene predstečajnom nagodbom.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53.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FEROS  d.o.o. za trgovinu</w:t>
            </w:r>
          </w:p>
          <w:p w:rsidR="00BF055C" w:rsidRDefault="00BF055C">
            <w:r>
              <w:t>OIB: 91115557093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Industrijska ulica 18, 10360 Hrušćica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18.206,54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18.206,54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FINANCIJSKA AGENCIJA</w:t>
            </w:r>
          </w:p>
          <w:p w:rsidR="00BF055C" w:rsidRDefault="00BF055C">
            <w:r>
              <w:t>OIB: 85821130368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grada Vukovara 70,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2.294,76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1.628,71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840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FLAGOR društvo s ograničenom odgovornošću za proizvodnju usluge i trgovinu</w:t>
            </w:r>
          </w:p>
          <w:p w:rsidR="00BF055C" w:rsidRDefault="00BF055C">
            <w:r>
              <w:t>OIB: 42812266790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77. Samostalnog bataljuna ZNG 19/A, 43290 Grubišno Polje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8.456,47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8.456,47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GASTROGAR, UGOSTITELJSKI OBRT, vl. Danijela Crnjak</w:t>
            </w:r>
          </w:p>
          <w:p w:rsidR="00BF055C" w:rsidRDefault="00BF055C">
            <w:r>
              <w:t>OIB: 00139653595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Kapelica 36, 43280 Garešnica, Kapelica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503,00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503,00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GEO-CENTAR d.o.o.  za trgovinu, konzalting i inženjering te usluge u geodeziji</w:t>
            </w:r>
          </w:p>
          <w:p w:rsidR="00BF055C" w:rsidRDefault="00BF055C">
            <w:r>
              <w:t>OIB: 71106141762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Jurja IV. Zrinskog 12/B, 40000 Čakovec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10.100,00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10.100,00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GEOKON-ZAGREB d.d. za projektiranje, nadzor i razvoj u graditeljstvu</w:t>
            </w:r>
          </w:p>
          <w:p w:rsidR="00BF055C" w:rsidRDefault="00BF055C">
            <w:r>
              <w:t xml:space="preserve">OIB: </w:t>
            </w:r>
            <w:r>
              <w:lastRenderedPageBreak/>
              <w:t>61600467614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Starotrnjan</w:t>
            </w:r>
            <w:r w:rsidR="00D24C6E">
              <w:t>-</w:t>
            </w:r>
            <w:r>
              <w:t>ska 16a,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95.750,00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95.750,00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59.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GEONA d.o.o. za geodetske usluge i projektiranje</w:t>
            </w:r>
          </w:p>
          <w:p w:rsidR="00BF055C" w:rsidRDefault="00BF055C">
            <w:r>
              <w:t>OIB: 21433053589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Dr.Ante Starčevića 18/1, 44000 Sisak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11.657,10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11.657,10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GLOBEX S.R.L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Zapolje 1/7, 1370 Logatec, Slovenija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164.772,65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164.772,65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GRAD DARUVAR</w:t>
            </w:r>
          </w:p>
          <w:p w:rsidR="00BF055C" w:rsidRDefault="00BF055C">
            <w:r>
              <w:t>OIB: 35688993528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kralja Tomislava 14,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24.709,85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24.709,85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GRAĐEVINSKI I PRIJEVOZNIČKI OBRT "OTTO", vl. Oto Lukaš</w:t>
            </w:r>
          </w:p>
          <w:p w:rsidR="00BF055C" w:rsidRDefault="00BF055C">
            <w:r>
              <w:t>OIB: 49560653572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Končanica 150, 43505 Končanica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44.441,56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44.441,56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GUMIIMPEX - GUMI RECIKLAŽA I PROIZVODNJA d.o.o. za proizvodnju, reciklažu i usluge</w:t>
            </w:r>
          </w:p>
          <w:p w:rsidR="00BF055C" w:rsidRDefault="00BF055C">
            <w:r>
              <w:t>OIB: 82298562620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Pavleka Miškine 64c, 42000 Varaždin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88.239,38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87.069,38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1.170,00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 je osporio račun u iznosu od 1.170,00 kn jer smatra da ne postoji obveza istog po predmetnom računu.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HEP - Opskrba d.o.o. za opskrbu potrošača električnom, toplinskom energijom i plinom</w:t>
            </w:r>
          </w:p>
          <w:p w:rsidR="00BF055C" w:rsidRDefault="00BF055C">
            <w:r>
              <w:t>OIB: 63073332379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grada Vukovara 37,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19.005,26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93F97">
            <w:r>
              <w:t xml:space="preserve">19.005,26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HGSPOT informatika d.o.o. za proizvodnju, trgovinu i usluge</w:t>
            </w:r>
          </w:p>
          <w:p w:rsidR="00BF055C" w:rsidRDefault="00BF055C">
            <w:r>
              <w:t>OIB: 81919518448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Kneza Branimira 24,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2.140,00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2.140,00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Tražbina je podmirena jer je naplaćena automatski putem PBZ American expressa </w:t>
            </w:r>
            <w:r>
              <w:lastRenderedPageBreak/>
              <w:t>20.01.2020.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66.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HIDRAULIKA KURELJA d.o.o. za proizvodnju i servis specijalnih hidrauličnih konstrukcija i nadogradnji</w:t>
            </w:r>
          </w:p>
          <w:p w:rsidR="00BF055C" w:rsidRDefault="00BF055C">
            <w:r>
              <w:t>OIB: 30929005951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Matenačka cesta 41, 49240 Donja Stubica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3.734,13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3.734,13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HIDRAULIKA SERVISI d.o.o. za proizvodnju, servis i trgovinu</w:t>
            </w:r>
          </w:p>
          <w:p w:rsidR="00BF055C" w:rsidRDefault="00BF055C">
            <w:r>
              <w:t>OIB: 18117849564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Slavonska avenija 20,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26.237,50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26.237,50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HIDREL d.o.o. za proizvodnju i promet građevnim materijalom</w:t>
            </w:r>
          </w:p>
          <w:p w:rsidR="00BF055C" w:rsidRDefault="00BF055C">
            <w:r>
              <w:t>OIB: 85896793612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Velikogorička 1B, 10410 Novo Čiće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132,18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132,18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HIDRO-TERMO CENTAR trgovina na veliko i malo, izvoz-uvoz d.o.o.</w:t>
            </w:r>
          </w:p>
          <w:p w:rsidR="00BF055C" w:rsidRDefault="00BF055C">
            <w:r>
              <w:t>OIB: 64590221981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Savica-Šanci 127,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846.965,15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846.965,15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HIDROCOM d.o.o. za trgovinu i usluge</w:t>
            </w:r>
          </w:p>
          <w:p w:rsidR="00BF055C" w:rsidRDefault="00BF055C">
            <w:r>
              <w:t>OIB: 70713219811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Antuna Mihanovića 55, 33405 Pitomača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428,94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428,94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HIDROEX d.o.o. za trgovinu i usluge</w:t>
            </w:r>
          </w:p>
          <w:p w:rsidR="00BF055C" w:rsidRDefault="00BF055C">
            <w:r>
              <w:t>OIB: 26999675898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Nova ulica 7, 10290 Zaprešić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1.600,00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1.600,00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HP - Hrvatska pošta d.d.</w:t>
            </w:r>
          </w:p>
          <w:p w:rsidR="00BF055C" w:rsidRDefault="00BF055C">
            <w:r>
              <w:t>OIB: 87311810356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Jurišićeva 13,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1.155,59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1.155,59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HRVATSKA RADIOTELEVIZIJA</w:t>
            </w:r>
          </w:p>
          <w:p w:rsidR="00BF055C" w:rsidRDefault="00BF055C">
            <w:r>
              <w:t>OIB:684191243</w:t>
            </w:r>
            <w:r>
              <w:lastRenderedPageBreak/>
              <w:t>05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Prisavlje 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4.140,01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4.140,01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74.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HRVATSKE AUTOCESTE d.o.o., za upravljenje, građenje i održavanje autocesta</w:t>
            </w:r>
          </w:p>
          <w:p w:rsidR="00BF055C" w:rsidRDefault="00BF055C">
            <w:r>
              <w:t>OIB: 57500462912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Širolina ulica 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481C63">
            <w:r>
              <w:t xml:space="preserve">457,73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365,00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92,73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Dio tražbine podmiren. Naplaćeno automatski putem PBZ American express kartice.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HRVATSKE VODE, pravna osoba za upravljanje vodama</w:t>
            </w:r>
          </w:p>
          <w:p w:rsidR="00BF055C" w:rsidRDefault="00BF055C">
            <w:r>
              <w:t>OIB: 28921383001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grada Vukovara 220,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502,21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502,21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HRVATSKI TELEKOM d.d.</w:t>
            </w:r>
          </w:p>
          <w:p w:rsidR="00BF055C" w:rsidRDefault="00BF055C">
            <w:r>
              <w:t>OIB: 81793146560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Radnička cesta 21,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39.629,41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39.629,41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IDM ČOTIĆ d.o.o. za trgovinu i usluge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S.Kovačića 26, 10361 Sesvetski Kraljevec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19.140,98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19.140,98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INA-INDUSTRIJA NAFTE, d.d.</w:t>
            </w:r>
          </w:p>
          <w:p w:rsidR="00BF055C" w:rsidRDefault="00BF055C">
            <w:r>
              <w:t>OIB: 27759560625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Avenija V. Holjevca 10,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424.134,97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424.134,97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INOKEM d.o.o. za proizvodnju, trgovinu, usluge i putnička agencija</w:t>
            </w:r>
          </w:p>
          <w:p w:rsidR="00BF055C" w:rsidRDefault="00BF055C">
            <w:r>
              <w:t>OIB: 27919002370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Industrijska cesta 12, 10310 Ivanić-Grad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INSTAR INFORMATIKA d.o.o. za trgovinu i usluge</w:t>
            </w:r>
          </w:p>
          <w:p w:rsidR="00BF055C" w:rsidRDefault="00BF055C">
            <w:r>
              <w:t>OIB: 64308723629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Heinzelova 15,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18.030,00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18.030,00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Dugovanje podmireno. Naplaćeno je automatski putem PBZ American express kartice.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INSTRUKTAŽNI CENTAR d.o.o. </w:t>
            </w:r>
          </w:p>
          <w:p w:rsidR="00BF055C" w:rsidRDefault="00BF055C">
            <w:r>
              <w:t>OIB: 39852648199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F.Račkoga 4, 48260 Križevci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9.858,75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9.858,75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82.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INTERCED d.o.o. za informatičku djelatnost, trgovinu i usluge</w:t>
            </w:r>
          </w:p>
          <w:p w:rsidR="00BF055C" w:rsidRDefault="00BF055C">
            <w:r>
              <w:t>OIB: 28717927693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Ivana Gorana Kovačića 5,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10.468,75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10.468,75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INVALESCO j.d.o.o. za ugostiteljstvo i usluge</w:t>
            </w:r>
          </w:p>
          <w:p w:rsidR="00BF055C" w:rsidRDefault="00BF055C">
            <w:r>
              <w:t>OIB: 08153620810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Petra Svačića 14,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1.533,00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1.533,00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JAKOVIĆ društvo za trgovinu, proizvodnju i usluge s ograničenom odgovornošću</w:t>
            </w:r>
          </w:p>
          <w:p w:rsidR="00BF055C" w:rsidRDefault="00BF055C">
            <w:r>
              <w:t>OIB: 49979968791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Matije Gupca 16, 34550 Pakrac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20.000,00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20.000,00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JANOŠ društvo za proizvodnju i prodaju cvijeća i svijeća s ograničenom odgovornošću</w:t>
            </w:r>
          </w:p>
          <w:p w:rsidR="00BF055C" w:rsidRDefault="00BF055C">
            <w:r>
              <w:t>OIB: 66711463309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Frankopanska 7,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JAVNI BILJEŽNIK BRANKO JAKIĆ</w:t>
            </w:r>
          </w:p>
          <w:p w:rsidR="00BF055C" w:rsidRDefault="00BF055C">
            <w:r>
              <w:t>OIB: 08564858401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Zelinska 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159,23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159,23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JAVNI BILJEŽNIK DUBRAVKA MOKRY-UROIĆ</w:t>
            </w:r>
          </w:p>
          <w:p w:rsidR="00BF055C" w:rsidRDefault="00BF055C">
            <w:r>
              <w:t>OIB: 97420282540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Kolodvorska 2, 44320 Kutina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9.068,40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9.068,40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JAVNI BILJEŽNIK MARIJA KUSTIĆ</w:t>
            </w:r>
          </w:p>
          <w:p w:rsidR="00BF055C" w:rsidRDefault="00BF055C">
            <w:r>
              <w:t>OIB: 26027300253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Dr.A.Starčevića 5, 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JAVNI BILJEŽNIK MIRA MALAČIĆ</w:t>
            </w:r>
          </w:p>
          <w:p w:rsidR="00BF055C" w:rsidRDefault="00BF055C">
            <w:r>
              <w:t>OIB: 40863183868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Hrvatskih branitelja 11, 44320 Kutina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4.692,50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4.692,50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JAVNI BILJEŽNIK MLADEN ČOP</w:t>
            </w:r>
          </w:p>
          <w:p w:rsidR="00BF055C" w:rsidRDefault="00BF055C">
            <w:r>
              <w:t>OIB: 64324976468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kralja Tomislava 1,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5.191,25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5.191,25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91.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JIK KAJBA, obrt za graditeljstvo i prijevoz, vl. Ivan Kajba</w:t>
            </w:r>
          </w:p>
          <w:p w:rsidR="00BF055C" w:rsidRDefault="00BF055C">
            <w:r>
              <w:t>OIB: 38212769730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A. G. Matoša 16, 10370 Dugo Selo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61.500,00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61.500,00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KAMEN SIRAČ d.d. za proizvodnju i promet građevnim materijalom</w:t>
            </w:r>
          </w:p>
          <w:p w:rsidR="00BF055C" w:rsidRDefault="00BF055C">
            <w:r>
              <w:t>OIB: 02334326920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Ilica 251,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269.814,24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269.814,24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KARAŠICA-VUČICA d.d. za vodno gospodarstvo i graditeljstvo Donji Miholjac</w:t>
            </w:r>
          </w:p>
          <w:p w:rsidR="00BF055C" w:rsidRDefault="00BF055C">
            <w:r>
              <w:t>OIB: 69701859287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Ante Starčevića 9, 31540 Donji Miholjac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138.841,29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138.841,29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KOD PLUS d.o.o. za trgovinu, usluge i zastupništvo</w:t>
            </w:r>
          </w:p>
          <w:p w:rsidR="00BF055C" w:rsidRDefault="00BF055C">
            <w:r>
              <w:t>OIB: 08493007537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Drage Grdenića 22, 48260 Križevci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175,00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175,00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KOLEKTOR KOLING d.o.o.inženjering, instalacije, proizvodnja, Glavna podružnica Petrinja</w:t>
            </w:r>
          </w:p>
          <w:p w:rsidR="00BF055C" w:rsidRDefault="00BF055C">
            <w:r>
              <w:t>OIB: 96766019518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Voćarska 11, 44250 Petrinja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1.781.114,32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998.451,00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782.663,32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Vjerovnik i dužnik su izvršili prijeboj međusobnih dospjelih potraživanja u visini od 513.785,33 kn, a vjerovnik je stornirao račun u iznosu od 268.877,99 kn.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KOLIĆ TOURS, PRIJEVOZNIČKI OBRT, vl. josip Kolić</w:t>
            </w:r>
          </w:p>
          <w:p w:rsidR="00BF055C" w:rsidRDefault="00BF055C">
            <w:r>
              <w:t>OIB: 43588189758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Koreničani 24, 43531 Koreničani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20.000,00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20.000,00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97.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KOMRAD d.o.o. za vodne djelatnosti</w:t>
            </w:r>
          </w:p>
          <w:p w:rsidR="00BF055C" w:rsidRDefault="00BF055C">
            <w:r>
              <w:t>OIB: 96537643037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Braće Radića 2, 33520 Slatina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408,98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408,98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KOMTEH d.o.o. za komunikacijsku tehniku i vanjsku trgovinu</w:t>
            </w:r>
          </w:p>
          <w:p w:rsidR="00BF055C" w:rsidRDefault="00BF055C">
            <w:r>
              <w:t>OIB: 14963486466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Zorića 39, 10370 Dugo Selo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1.162,00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1.162,00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KOMUNALAC d.o.o. za komunalnu djelatnost</w:t>
            </w:r>
          </w:p>
          <w:p w:rsidR="00BF055C" w:rsidRDefault="00BF055C">
            <w:r>
              <w:t>OIB: 27917254847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Mate Lovraka 30, 43280 Garešnica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55,48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55,48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KOMUNALNI SERVISI KUTINA d.o.o. </w:t>
            </w:r>
          </w:p>
          <w:p w:rsidR="00BF055C" w:rsidRDefault="00BF055C">
            <w:r>
              <w:t>OIB: 86093231571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Tržna 8, 44320 Kutina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86,00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86,00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KOTONTEKS d.o.o. za proizvodnju i trgovinu</w:t>
            </w:r>
          </w:p>
          <w:p w:rsidR="00BF055C" w:rsidRDefault="00BF055C">
            <w:r>
              <w:t>OIB: 00235637064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Pupačića 3, 42000 Varaždin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23.358,40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23.358,40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KUKEC d.o.o. za proizvodnju, prijevoz i usluge</w:t>
            </w:r>
          </w:p>
          <w:p w:rsidR="00BF055C" w:rsidRDefault="00BF055C">
            <w:r>
              <w:t>OIB: 75414599885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Nova industrijska cesta 6, 10310 Ivanić-Grad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72.017,55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72.017,55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L.-RING d.o.o. za trgovinu, uvoz-izvoz i usluge</w:t>
            </w:r>
          </w:p>
          <w:p w:rsidR="00BF055C" w:rsidRDefault="00BF055C">
            <w:r>
              <w:t>OIB: 69115259681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Dobriše Cesarića 14,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2.962,50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2.962,50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LAGER BAŠIĆ, d.o.o. za proizvodnju, trgovinu i usluge</w:t>
            </w:r>
          </w:p>
          <w:p w:rsidR="00BF055C" w:rsidRDefault="00BF055C">
            <w:r>
              <w:t>OIB: 49617677906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Trgovačka ulica 3, 10255 Donji Stupnik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8.125,00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8.125,00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LONJA-STRUG d.d. za vodnogospodarsku djelatnosti</w:t>
            </w:r>
          </w:p>
          <w:p w:rsidR="00BF055C" w:rsidRDefault="00BF055C">
            <w:r>
              <w:t xml:space="preserve">OIB: </w:t>
            </w:r>
            <w:r>
              <w:lastRenderedPageBreak/>
              <w:t>34493680403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Vinkovačka ulica 4, 44320 Kutina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387.728,82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387.728,82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106.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LUCCIOLA d.o.o. za usluge</w:t>
            </w:r>
          </w:p>
          <w:p w:rsidR="00BF055C" w:rsidRDefault="00BF055C">
            <w:r>
              <w:t>OIB: 19606570498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Nikole Tesle 17,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245,00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245,00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1005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LUMINE, ZAJEDNIČKI OBRT ZA VULKANIZERSKE USLUGE, PROIZVODNJU VOĆA I DESTILIRANIH PIĆA, vl. Vlasta Zounar, Zvonko Zounar, Nevia Zounar Pupovac</w:t>
            </w:r>
          </w:p>
          <w:p w:rsidR="00BF055C" w:rsidRDefault="00BF055C">
            <w:r>
              <w:t>OIB: 36540175289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M. Gupca 90,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370,00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370,00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E75ADF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Tražbina je podmirena prije podnošenja prijedloga za otvaranje predstečajnog postupka, ali promjena nije bila unesena u poslovne knjige.</w:t>
            </w:r>
          </w:p>
        </w:tc>
      </w:tr>
      <w:tr w:rsidR="00BF055C" w:rsidTr="001E2E16">
        <w:trPr>
          <w:trHeight w:val="960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MARTIN STROJ društvo s ograničenom odgovornošću za trgovinu i usluge</w:t>
            </w:r>
          </w:p>
          <w:p w:rsidR="00BF055C" w:rsidRDefault="00BF055C">
            <w:r>
              <w:t>OIB: 17090358556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Sv.Martin pod Okićem 18, 10435 Sveti Martin pod Okićem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20.125,00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20.125,00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MAS-KOM d.o.o. za unutarnju i vanjsku trgovinu, zastupanje i usluge</w:t>
            </w:r>
          </w:p>
          <w:p w:rsidR="00BF055C" w:rsidRDefault="00BF055C">
            <w:r>
              <w:t>OIB: 40975735486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Cvjetna 1,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28.461,11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28.461,11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MATINS d.o.o. za trgovinu i usluge</w:t>
            </w:r>
          </w:p>
          <w:p w:rsidR="00BF055C" w:rsidRDefault="00BF055C">
            <w:r>
              <w:t>OIB: 46848215919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Neidhardtova 18, 10360 Sesvete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7.413,88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7.413,88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MATKOM d.o.o. za proizvodnju, trgovinu i usluge</w:t>
            </w:r>
          </w:p>
          <w:p w:rsidR="00BF055C" w:rsidRDefault="00BF055C">
            <w:r>
              <w:t>OIB: 55219604730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Gundulićeva 74,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474,89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474,89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METRA d.o.o. za geodetske izmjere</w:t>
            </w:r>
          </w:p>
          <w:p w:rsidR="00BF055C" w:rsidRDefault="00BF055C">
            <w:r>
              <w:t xml:space="preserve">OIB: </w:t>
            </w:r>
            <w:r>
              <w:lastRenderedPageBreak/>
              <w:t>05010056017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Ferde Rusana 2A, 43000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15.127,24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15.127,24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113.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MILEK obrt za poljoprivrednu proizvodnju, vl. Mario Milek</w:t>
            </w:r>
          </w:p>
          <w:p w:rsidR="00BF055C" w:rsidRDefault="00BF055C">
            <w:r>
              <w:t xml:space="preserve">OIB: 70435207196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Ivanovo Polje 67, 43500 Ivanovo Polje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387,80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387,80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MINISTARSTVO FINANCIJA - POREZNA UPRAVA</w:t>
            </w:r>
          </w:p>
          <w:p w:rsidR="00BF055C" w:rsidRDefault="00BF055C">
            <w:r>
              <w:t>OIB: 18683136487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Boškovićeva 5,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169.363,54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100.342,49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69.021,05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E75ADF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Potraživanja po osnovi doprinosa za obvezna osiguranja u iznosu od 69.021,05 kn su podmirena.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MISTRAL d.o.o. za trgovinu i proizvodnju</w:t>
            </w:r>
          </w:p>
          <w:p w:rsidR="00BF055C" w:rsidRDefault="00BF055C">
            <w:r>
              <w:t>OIB: 84549788599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Gospodarska zona 3, 32000 Vukovar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2.446,88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2.446,88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MOLARIS d.o.o. za rudarstvo, trgovinu i usluge</w:t>
            </w:r>
          </w:p>
          <w:p w:rsidR="00BF055C" w:rsidRDefault="00BF055C">
            <w:r>
              <w:t>OIB: 44304979783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Giletinci 200, 35400 Giletinci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5.719,65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5.719,65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MONI trgovina i proizvodnja, vlasnik Ana Kitanović</w:t>
            </w:r>
          </w:p>
          <w:p w:rsidR="00BF055C" w:rsidRDefault="00BF055C">
            <w:r>
              <w:t>OIB: 29806399621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Ivana Filipovića 60, 35221 Velika Kopanica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16.250,00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16.250,00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MONTERRA d.o.o. za usluge u građevinarstvu</w:t>
            </w:r>
          </w:p>
          <w:p w:rsidR="00BF055C" w:rsidRDefault="00BF055C">
            <w:r>
              <w:t>OIB: 03430970424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Vukovarska ulica 76, 51000 Rijeka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1.277,28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1.277,28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119.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MOTOMARINER d.o.o. za trgovinu i usluge</w:t>
            </w:r>
          </w:p>
          <w:p w:rsidR="00BF055C" w:rsidRDefault="00BF055C">
            <w:r>
              <w:t>OIB: 97340283479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Jože Vlahovića 16, 51000 Rijeka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7.328,43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7.328,43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MPD Tvornica pumpi d.d.</w:t>
            </w:r>
          </w:p>
          <w:p w:rsidR="00BF055C" w:rsidRDefault="00BF055C">
            <w:r>
              <w:t>OIB: 40244056738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Petra Preradovića 73,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8.138,75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8.138,75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121.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MULTIPRO d.o.o. za trgovinu i usluge</w:t>
            </w:r>
          </w:p>
          <w:p w:rsidR="00BF055C" w:rsidRDefault="00BF055C">
            <w:r>
              <w:t>OIB: 09987499274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Dr. Ivana Novaka 6, 40000 Čakovec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8.481,25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8.481,25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NOVINSKO-IZDAVAČKA USTANOVA JEDNOTA DARUVAR</w:t>
            </w:r>
          </w:p>
          <w:p w:rsidR="00BF055C" w:rsidRDefault="00BF055C">
            <w:r>
              <w:t>OIB: 60664444292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kralja Tomislava 7,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O-K-TEH društvo s ograničenom odgovornošću za trgovinu i usluge</w:t>
            </w:r>
          </w:p>
          <w:p w:rsidR="00BF055C" w:rsidRDefault="00BF055C">
            <w:r>
              <w:t xml:space="preserve">OIB: 37322381288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Vučak 16 A,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19.889,21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19.889,21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OBRT DS, vl. Darijo Savi, Filipovac, Lipička 25</w:t>
            </w:r>
          </w:p>
          <w:p w:rsidR="00BF055C" w:rsidRDefault="00BF055C">
            <w:r>
              <w:t>OIB: 60552260636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Lipička 25, 34551 Filipovac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8.274,00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8.274,00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OBRT ZA PRIJEVOZ I POLJOPRIVREDNU PROIZVODNJU vl. Željko Gradski Kupinec</w:t>
            </w:r>
          </w:p>
          <w:p w:rsidR="00BF055C" w:rsidRDefault="00BF055C">
            <w:r>
              <w:t>OIB: 32183596843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Kupinec 169, 10450 Klinča Sela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7.247,34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7.247,34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ODVJETNIČKI URED DAMIR BULATOVIĆ</w:t>
            </w:r>
          </w:p>
          <w:p w:rsidR="00BF055C" w:rsidRDefault="00BF055C">
            <w:r>
              <w:t>OIB: 97869484928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kralja Tomislava 14,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83.125,00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83.125,00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ODVJETNIK MARINA LACKOVIĆ</w:t>
            </w:r>
          </w:p>
          <w:p w:rsidR="00BF055C" w:rsidRDefault="00BF055C">
            <w:r>
              <w:t>OIB: 77915759607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Stjepana Radića 14,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945,97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945,97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OKTAVIAN PLAST d.o.o. za proizvodnju, trgovinu i usluge</w:t>
            </w:r>
          </w:p>
          <w:p w:rsidR="00BF055C" w:rsidRDefault="00BF055C">
            <w:r>
              <w:t>OIB: 19204465274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Čulinečka cesta 236,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11.218,75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11.218,75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129.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OPĆINA SVETI FILIP I JAKOV</w:t>
            </w:r>
          </w:p>
          <w:p w:rsidR="00BF055C" w:rsidRDefault="00BF055C">
            <w:r>
              <w:t>OIB: 57113796391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Obala kralja Tomislava 16, 23207 Sveti Filip i Jakov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4.577,04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4.577,04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OPREMA POD TLAKOM d.o.o. za pregled i ispitivanje opreme pod tlakom visoke razine opasnosti</w:t>
            </w:r>
          </w:p>
          <w:p w:rsidR="00BF055C" w:rsidRDefault="00BF055C">
            <w:r>
              <w:t xml:space="preserve">OIB: 07435417708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kneza Branimira 22,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1.225,00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1.225,00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PAKRAC-PLIN d.o.o. za distribuciju i opskrbu plina</w:t>
            </w:r>
          </w:p>
          <w:p w:rsidR="00BF055C" w:rsidRDefault="00BF055C">
            <w:r>
              <w:t>OIB: 56937802546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križnog puta 18, 34550 Pakrac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8.676,26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8.676,26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PBZ CARD d.o.o. za poslovanje kreditnim karticama</w:t>
            </w:r>
          </w:p>
          <w:p w:rsidR="00BF055C" w:rsidRDefault="00BF055C">
            <w:r>
              <w:t>OIB: 28495895537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Radnička cesta 44,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22.385,42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22.385,42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PETROKEMIJA, d.d. tvornica gnojiva</w:t>
            </w:r>
          </w:p>
          <w:p w:rsidR="00BF055C" w:rsidRDefault="00BF055C">
            <w:r>
              <w:t>OIB: 24503685008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Aleja Vukovar 4, 44320 Kutina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1.265,88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1.265,88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840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PISMORAD dioničko društvo  za izradu raznovrsnih proizvoda namijenjenih sigurnom kretanju sudionika u prometu i ostalih proizvoda vizualne signalizacije</w:t>
            </w:r>
          </w:p>
          <w:p w:rsidR="00BF055C" w:rsidRDefault="00BF055C">
            <w:r>
              <w:t>OIB: 33260306505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III Malešnica 12,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812,50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812,50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PNP društvo za proizvodnju, </w:t>
            </w:r>
            <w:r>
              <w:lastRenderedPageBreak/>
              <w:t>promet i usluge s ograničenom odgovornošću</w:t>
            </w:r>
          </w:p>
          <w:p w:rsidR="00BF055C" w:rsidRDefault="00BF055C">
            <w:r>
              <w:t xml:space="preserve">OIB: 70344239937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 xml:space="preserve">Petra Svačića 2, </w:t>
            </w:r>
            <w:r>
              <w:lastRenderedPageBreak/>
              <w:t>43280 Garešnica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 xml:space="preserve">50,51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50,51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136.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POD proizvodnja opruga d.o.o.</w:t>
            </w:r>
          </w:p>
          <w:p w:rsidR="00BF055C" w:rsidRDefault="00BF055C">
            <w:r>
              <w:t>OIB: 03398907795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Dežanovac 234, 43500 Dežanovac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39.097,69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39.097,69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POLJODAR TIM društvo za proizvodnju, promet i usluge s ograničenom odgovornošću</w:t>
            </w:r>
          </w:p>
          <w:p w:rsidR="00BF055C" w:rsidRDefault="00BF055C">
            <w:r>
              <w:t>OIB: 09946482065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Jelačića 77,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pPr>
              <w:rPr>
                <w:bCs/>
              </w:rPr>
            </w:pPr>
            <w:r>
              <w:rPr>
                <w:bCs/>
              </w:rPr>
              <w:t>3.221.056,64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2.385.763,90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835.292,74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512250" w:rsidRDefault="00BF055C">
            <w:r>
              <w:t>Povje</w:t>
            </w:r>
            <w:r w:rsidR="00512250">
              <w:t>-</w:t>
            </w:r>
          </w:p>
          <w:p w:rsidR="00BF055C" w:rsidRDefault="00BF055C"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Osporeni dio potraživanja je podmiren prijebojem.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POSSUM d.o.o. za trgovinu i usluge</w:t>
            </w:r>
          </w:p>
          <w:p w:rsidR="00BF055C" w:rsidRDefault="00BF055C">
            <w:r>
              <w:t>OIB: 26047630059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Šestinski prilaz 26/d,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70.105,93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70.105,93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PRESOFLEX GRADNJA d.o.o. za trgovinu, proizvodnju i graditeljstvo</w:t>
            </w:r>
          </w:p>
          <w:p w:rsidR="00BF055C" w:rsidRDefault="00BF055C">
            <w:r>
              <w:t>OIB: 66952197279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Industrijska 30, 34000 Požega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37.227,50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37.227,50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PRIJEVOZNIK DARKO VULIĆ</w:t>
            </w:r>
          </w:p>
          <w:p w:rsidR="00BF055C" w:rsidRDefault="00BF055C">
            <w:r>
              <w:t>OIB: 15922652798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Slavonska 33, 44330 Nova Subocka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273.597,00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273.597,00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PRIMUS TRAVEL d.o.o. za ugostiteljstvo i turistička agencija</w:t>
            </w:r>
          </w:p>
          <w:p w:rsidR="00BF055C" w:rsidRDefault="00BF055C">
            <w:r>
              <w:t>OIB: 81754649575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Stjepana Ivičevića 44, 21300 Makarska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144,00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144,00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PRIVATNA SPECIJALISTIČKA ORDINACIJA MEDICINE RADA VESNA HEĆIMOVIĆ</w:t>
            </w:r>
          </w:p>
          <w:p w:rsidR="00BF055C" w:rsidRDefault="00BF055C">
            <w:r>
              <w:t>OIB: 35361430502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Stjepana Radića 19, 33000 Virovitica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1.070,00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1.070,00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PRIVREDA d.o.o. za javnu </w:t>
            </w:r>
            <w:r>
              <w:lastRenderedPageBreak/>
              <w:t>vodoopskrbu i odvodnju</w:t>
            </w:r>
          </w:p>
          <w:p w:rsidR="00BF055C" w:rsidRDefault="00BF055C">
            <w:r>
              <w:t>OIB: 12266526926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 xml:space="preserve">Gundulićeva 14, </w:t>
            </w:r>
            <w:r>
              <w:lastRenderedPageBreak/>
              <w:t>44250 Petrinja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 xml:space="preserve">68.306,80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68.306,80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145.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PROTON EE-ELEKTRONIKA društvo za trgovinu i usluge s ograničenom odgovornošću</w:t>
            </w:r>
          </w:p>
          <w:p w:rsidR="00BF055C" w:rsidRDefault="00BF055C">
            <w:r>
              <w:t>OIB: 49784522730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Duga ulica 12, 43500 Doljani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443.186,30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415.859,40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27.326,90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Račun u visini osporenog iznosa  je pogrešno knjižen, te je isti storniran.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PRUŽANJE UGOSTITELJSKIH USLUGA U DOMAĆINSTVU vl. Štefica Obad</w:t>
            </w:r>
          </w:p>
          <w:p w:rsidR="00BF055C" w:rsidRDefault="00BF055C">
            <w:r>
              <w:t>OIB: 89420830093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Ljudevita Gaja 43, 44250 Petrinja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88074B">
            <w:r>
              <w:t xml:space="preserve">18.700,00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17.500,00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1.200,00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Prijava je stigla nakon proteka roka za prijavu potraživanja stoga dužnik priznaje iznos iskazan u prijedlogu.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RASCO tvornica komunalne opreme, d.o.o.</w:t>
            </w:r>
          </w:p>
          <w:p w:rsidR="00BF055C" w:rsidRDefault="00BF055C">
            <w:r>
              <w:t>OIB: 12710048305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Kolodvorska 120/b, 48350 Kalinovac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4.290,54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4.290,54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RAŠIĆ računovodstvo i revizija d.o.o.</w:t>
            </w:r>
          </w:p>
          <w:p w:rsidR="00BF055C" w:rsidRDefault="00BF055C">
            <w:r>
              <w:t>OIB: 12490253107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kralja Tomislava 16,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51.178,85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51.178,85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RESTORAN-PIZZERIA "NADA", vl. Nada Zeljković</w:t>
            </w:r>
          </w:p>
          <w:p w:rsidR="00BF055C" w:rsidRDefault="00BF055C">
            <w:r>
              <w:t>OIB: 87718963848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Vukovarska avenija 12, 34551 Lipik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1.274,40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1.274,40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REUS INŽENJERING d.o.o. za trgovinu i poslovne usluge</w:t>
            </w:r>
          </w:p>
          <w:p w:rsidR="00BF055C" w:rsidRDefault="00BF055C">
            <w:r>
              <w:t>OIB: 81915436265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Radnička cesta 27,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22.129,97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22.129,97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RO GAST RO d.o.o. za ugostiteljstvo i usluge</w:t>
            </w:r>
          </w:p>
          <w:p w:rsidR="00BF055C" w:rsidRDefault="00BF055C">
            <w:r>
              <w:t>OIB: 50648623695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Štefanovečka cesta 10,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191,00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191,00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153.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SAB društvo za proizvodnju, trgovinu i usluge, uvoz-izvoz s ograničenom odg.</w:t>
            </w:r>
          </w:p>
          <w:p w:rsidR="00BF055C" w:rsidRDefault="00BF055C">
            <w:r>
              <w:t>OIB: 14408283449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Podborska 1b,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14.156,50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14.156,50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SAN-MET d.o.o. za trgovinu, usluge i prijevoz</w:t>
            </w:r>
          </w:p>
          <w:p w:rsidR="00BF055C" w:rsidRDefault="00BF055C">
            <w:r>
              <w:t>OIB: 70493028862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Jelačića 23,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74.115,85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74.115,85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SANITACIJA OSIJEK d.d. za dezinfekciju, dezinsekciju i deratizaciju</w:t>
            </w:r>
          </w:p>
          <w:p w:rsidR="00BF055C" w:rsidRDefault="00BF055C">
            <w:r>
              <w:t>OIB: 98661816049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Jarak 3, 31550 Petrijevci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1.387,50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1.387,50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SCHWARZMÜLLER CROATIA d.o.o. za proizvodnju, trgovinu i usluge</w:t>
            </w:r>
          </w:p>
          <w:p w:rsidR="00BF055C" w:rsidRDefault="00BF055C">
            <w:r>
              <w:t>OIB: 83274548370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Slavonska avenija 63, 10360 Sesvete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1.642,38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1.642,38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SEKUNDARNE SIROVINE d.o.o. za skupljanje, privremeno skladištenje i reciklažu posebnih kategorija neopasnog otpada</w:t>
            </w:r>
          </w:p>
          <w:p w:rsidR="00BF055C" w:rsidRDefault="00BF055C">
            <w:r>
              <w:t>OIB: 97677218741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Batinjani 48, 43500 Batinjani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2.250,00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2.250,00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SF-AS USLUGE d.o.o. za usluge i trgovinu</w:t>
            </w:r>
          </w:p>
          <w:p w:rsidR="00BF055C" w:rsidRDefault="00BF055C">
            <w:r>
              <w:t>OIB: 91408469217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Sasi 3, 10410 Sasi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722,30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722,30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159.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SI-GRAD d.o.o. za trgovinu i građenje</w:t>
            </w:r>
          </w:p>
          <w:p w:rsidR="00BF055C" w:rsidRDefault="00BF055C">
            <w:r>
              <w:t>OIB: 97857029611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Ivana Gundulića 5, 44250 Mošćenica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103.375,00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103.375,00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160.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SIROVINA d.o.o. za ekologiju i gospodarenje otpadom</w:t>
            </w:r>
          </w:p>
          <w:p w:rsidR="00BF055C" w:rsidRDefault="00BF055C">
            <w:r>
              <w:t>OIB: 30322785480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29. rujna 2, 43000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872,00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872,00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SRCE, OBRT ZA UGOSTITELJSTVO vl. Aleksandar Šteković</w:t>
            </w:r>
          </w:p>
          <w:p w:rsidR="00BF055C" w:rsidRDefault="00BF055C">
            <w:r>
              <w:t>OIB: 99621862895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Kolodvorska 22,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1.827,50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1.827,50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SREDIŠNJE KLIRINŠKO DEPOZITARNO DRUŠTVO, dioničko društvo</w:t>
            </w:r>
          </w:p>
          <w:p w:rsidR="00BF055C" w:rsidRDefault="00BF055C">
            <w:r>
              <w:t>OIB: 64406809162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Heinzelova 62/a,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4.307,50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3.775,09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STROJOPROMET-ZAGREB servis, trgovina i dorada robe, d.o.o.</w:t>
            </w:r>
          </w:p>
          <w:p w:rsidR="00BF055C" w:rsidRDefault="00BF055C">
            <w:r>
              <w:t>OIB: 97994010225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Zagrebačka 6, 10292 Šenkovec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9.120,91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9.120,91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STRUJA MILJANOVIĆ ELEKTROINSTALATERSKI OBRT, vl. Igor Miljanović</w:t>
            </w:r>
          </w:p>
          <w:p w:rsidR="00BF055C" w:rsidRDefault="00BF055C">
            <w:r>
              <w:t>OIB: 14370490049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Stjepana Radića 15,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153,33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153,33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SUPERIOR UGOSTITELJSTVO d.o.o. za usluge</w:t>
            </w:r>
          </w:p>
          <w:p w:rsidR="00BF055C" w:rsidRDefault="00BF055C">
            <w:r>
              <w:t>OIB: 80972836106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Drage Ivaniševića 10 B,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177,00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177,00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TEB POSLOVNO SAVJETOVANJE d.o.o.</w:t>
            </w:r>
          </w:p>
          <w:p w:rsidR="00BF055C" w:rsidRDefault="00BF055C">
            <w:r>
              <w:t>OIB: 99944170669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 žrtava fašizma 15/I,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TEHIND d.o.o. za usluge i trgovinu</w:t>
            </w:r>
          </w:p>
          <w:p w:rsidR="00BF055C" w:rsidRDefault="00BF055C">
            <w:r>
              <w:t>OIB: 87824482767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Vladimira Varićaka 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128.798,58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128.798,58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168.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TEHNO-PARTNER d.o.o. za trgovinu</w:t>
            </w:r>
          </w:p>
          <w:p w:rsidR="00BF055C" w:rsidRDefault="00BF055C">
            <w:r>
              <w:t>OIB: 37366676729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Cehovska 12, 42000 Varaždin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23.965,64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23.965,64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169.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TEKNOXGROUP HRVATSKA d.o.o. za uvoz, trgovinu i održavanje industrijskih strojeva</w:t>
            </w:r>
          </w:p>
          <w:p w:rsidR="00BF055C" w:rsidRDefault="00BF055C">
            <w:r>
              <w:t>OIB: 31826907316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Radnička cesta 218,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69.050,76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59.442,81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9.607,95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Usklađenjem potraživanja stranke su utvrdile da je preostali iznos potraživanja 59.442,81 kn, dok je ostatak podmiren.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TELE2 d.o.o. za telekomunikacijske usluge</w:t>
            </w:r>
          </w:p>
          <w:p w:rsidR="00BF055C" w:rsidRDefault="00BF055C">
            <w:r>
              <w:t>OIB: 70133616033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Josipa Marohnića 1,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8.207,99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8.207,99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TISKARA HORVAT društvo s ograničenom odgovornošću za grafičku djelatnost, ugostiteljstvo, trgovinu i usluge</w:t>
            </w:r>
          </w:p>
          <w:p w:rsidR="00BF055C" w:rsidRDefault="00BF055C">
            <w:r>
              <w:t>OIB: 74954009472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Ivanovča</w:t>
            </w:r>
            <w:r w:rsidR="00423E60">
              <w:t>-</w:t>
            </w:r>
            <w:r>
              <w:t>nska 22/a, 43000 Bjelovar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13.339,73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9.380,00 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3.959,73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Prijava je stigla nakon proteka roka, stoga dužnik priznaje iznos koji je iskazan u prijedlogu za otvaranje predstečajnog postupka.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TITAN COMMERCE d.o.o. za trgovinu i usluge</w:t>
            </w:r>
          </w:p>
          <w:p w:rsidR="00BF055C" w:rsidRDefault="00BF055C">
            <w:r>
              <w:t>OIB: 56511331826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Ante Starčevića 35, 44250 Moščenica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20.000,00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20.000,00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TOI TOI d.o.o. sanitarni sistemi</w:t>
            </w:r>
          </w:p>
          <w:p w:rsidR="00BF055C" w:rsidRDefault="00BF055C">
            <w:r>
              <w:t>OIB: 73497369534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Kvintička 16,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1.050,00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1.050,00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TOREADOR d.o.o. za usluge, turistička agencija,</w:t>
            </w:r>
          </w:p>
          <w:p w:rsidR="00BF055C" w:rsidRDefault="00BF055C">
            <w:r>
              <w:t>OIB: 74949952448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Slavonska avenija 1/C,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237,50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237,50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TPZ, d.o.o. za proizvodnju, trgovinu i usluge</w:t>
            </w:r>
          </w:p>
          <w:p w:rsidR="00BF055C" w:rsidRDefault="00BF055C">
            <w:r>
              <w:lastRenderedPageBreak/>
              <w:t>OIB: 68119083236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 xml:space="preserve">Novoselska 25, 10000 </w:t>
            </w:r>
            <w:r>
              <w:lastRenderedPageBreak/>
              <w:t>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 xml:space="preserve">5.906,59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5.906,59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176.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TREZOR SUNCE j.d.o.o. za trgovinu i usluge</w:t>
            </w:r>
          </w:p>
          <w:p w:rsidR="00BF055C" w:rsidRDefault="00BF055C">
            <w:r>
              <w:t>OIB: 10332591927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Dragutina Boranića 24, 10290 Zaprešić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3.000,00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Osporeni iznos podmiren je prije podnošenja prijedloga za otvaranje predstečajnog postupka.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TRGOMETAL d.o.o. za trgovinu i proizvodnju</w:t>
            </w:r>
          </w:p>
          <w:p w:rsidR="00BF055C" w:rsidRDefault="00BF055C">
            <w:r>
              <w:t>OIB: 26004523816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Kovinska 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154.915,17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154.915,17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TRGOVAČKI OBRT "AGROS", vl. Ozren Stojčević</w:t>
            </w:r>
          </w:p>
          <w:p w:rsidR="00BF055C" w:rsidRDefault="00BF055C">
            <w:r>
              <w:t>OIB: 08670325762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S. Radića 45,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6.157,00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6.157,00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179.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TÜV Croatia d.o.o. za usluge</w:t>
            </w:r>
          </w:p>
          <w:p w:rsidR="00BF055C" w:rsidRDefault="00BF055C">
            <w:r>
              <w:t>OIB: 64520989853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Bani 110, 10010 Buzin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35.837,96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35.837,96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V-ING društvo s ograničenom odgovornošću za ispitivanje inženjering i trgovinu</w:t>
            </w:r>
          </w:p>
          <w:p w:rsidR="00BF055C" w:rsidRDefault="00BF055C">
            <w:r>
              <w:t>OIB: 63109975298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Dol 2 A, 10450 Jastrebarsko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2.062,50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2.062,50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>
            <w:r>
              <w:t>Povje</w:t>
            </w:r>
            <w:r w:rsidR="00120F2D">
              <w:t>-</w:t>
            </w:r>
            <w:r>
              <w:t>renik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Potraživanje je podmireno prije podnošenja prijedloga za otvaranje postupka predstečajne nagodbe.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VACOM d.o.o. za informatiku, trgovinu i usluge</w:t>
            </w:r>
          </w:p>
          <w:p w:rsidR="00BF055C" w:rsidRDefault="00BF055C">
            <w:r>
              <w:t>OIB: 83341080203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Petra Svačića 20, 43500 Daruvar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588,90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588,90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VALENTIĆ zajednički obrt za prijevoz, trgovinu i proizvodnju, vl. Milan Valentić i Josip Valentić</w:t>
            </w:r>
          </w:p>
          <w:p w:rsidR="00BF055C" w:rsidRDefault="00BF055C">
            <w:r>
              <w:t>OIB: 61633774300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Kravljak 16 A, 43532 Đulovac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29.789,38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29.789,38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183.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VARGON d.o.o. za preradu plastičnih masa i obradu metala</w:t>
            </w:r>
          </w:p>
          <w:p w:rsidR="00BF055C" w:rsidRDefault="00BF055C">
            <w:r>
              <w:t>OIB: 12345076041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Kukuljanovo 352, 51224 Kukuljanovo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548.418,92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548.418,92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VEL-MIL-TO d.o.o. za usluge i trgovinu</w:t>
            </w:r>
          </w:p>
          <w:p w:rsidR="00BF055C" w:rsidRDefault="00BF055C">
            <w:r>
              <w:t>OIB: 66798666560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Zagrebačka 11, 10290 Šibice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8.925,00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8.925,00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VITA d.o.o. za proizvodnju, trgovinu i usluge</w:t>
            </w:r>
          </w:p>
          <w:p w:rsidR="00BF055C" w:rsidRDefault="00BF055C">
            <w:r>
              <w:t>OIB: 94385284951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Ulica grada Mainza 13,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86.000,00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86.000,00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VIZOR ekologija-zaštita-konzalting d.o.o.</w:t>
            </w:r>
          </w:p>
          <w:p w:rsidR="00BF055C" w:rsidRDefault="00BF055C">
            <w:r>
              <w:t>OIB: 28579840610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Koprivnička 1, 42000 Varaždin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6.000,00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6.000,00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VODOPRIVREDA - NOVA GRADIŠKA, d. d. za vodnogospodarsku djelatnost</w:t>
            </w:r>
          </w:p>
          <w:p w:rsidR="00BF055C" w:rsidRDefault="00BF055C">
            <w:r>
              <w:t>OIB: 46866168231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Juraja Haulika 12, 35400 Nova Gradiška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109.774,60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109.774,60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VODOPRIVREDA LONJA-ZELINA, d.d.d. za vodnogospodarsku djelatnost</w:t>
            </w:r>
          </w:p>
          <w:p w:rsidR="00BF055C" w:rsidRDefault="00BF055C">
            <w:r>
              <w:t>OIB: 27771576344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Zagrebačka 35, 10370 Dugo Selo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20.000,00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20.000,00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189.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VODOPRIVREDA VINKOVCI, d.d. za vodnogospodarsku djelatnost</w:t>
            </w:r>
          </w:p>
          <w:p w:rsidR="00BF055C" w:rsidRDefault="00BF055C">
            <w:r>
              <w:t>OIB: 27870534650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Zalužje 7, 32100 Vinkovci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24.454,08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24.454,08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VODOPRIVREDNE USLUŽNE DJELATNOSTI d.o.o. za održavanje objekta i pružanje ugostiteljskih </w:t>
            </w:r>
            <w:r>
              <w:lastRenderedPageBreak/>
              <w:t>usluga</w:t>
            </w:r>
          </w:p>
          <w:p w:rsidR="00BF055C" w:rsidRDefault="00BF055C">
            <w:r>
              <w:t>OIB: 20060544953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Ulica  grada Vukovara 220,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213,50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213,50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191.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VODOSKOK d.d. za trgovinu i usluge</w:t>
            </w:r>
          </w:p>
          <w:p w:rsidR="00BF055C" w:rsidRDefault="00BF055C">
            <w:r>
              <w:t>OIB: 34134218058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Čulinečka cesta 221 C,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35.515,21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35.515,21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192.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Vučna služba " FILIPČIĆ ", vl. Senka Filipčić</w:t>
            </w:r>
          </w:p>
          <w:p w:rsidR="00BF055C" w:rsidRDefault="00BF055C">
            <w:r>
              <w:t xml:space="preserve">OIB: 51517220644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A.Hebranga 48, 43290 Grubišno Polje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1.352,00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1.352,00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193.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WIENER OSIGURANJE VIENNA INSURANCE GROUP dioničko društvo za osiguranje</w:t>
            </w:r>
          </w:p>
          <w:p w:rsidR="00BF055C" w:rsidRDefault="00BF055C">
            <w:r>
              <w:t>OIB: 52848403362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Slovenska ulica 24,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14.994,12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13.610,95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194.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WÜRTH-HRVATSKA d.o.o. za trgovinu, usluge i zastupanje</w:t>
            </w:r>
          </w:p>
          <w:p w:rsidR="00CB74CB" w:rsidRDefault="00CB74CB">
            <w:r>
              <w:t>OIB: 52641439848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Franje Lučića 32,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3.149,87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3.149,87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195.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ZAGREBAČKI TRANSPORTI d.o.o. za prijevoz</w:t>
            </w:r>
          </w:p>
          <w:p w:rsidR="00BF055C" w:rsidRDefault="00BF055C">
            <w:r>
              <w:t>OIB: 04848193733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Zagrebačka ulica 2A, 10370 Leprovica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4.142,66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4.142,66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196.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ZAGREBPETROL, proizvodnja, trgovina i usluge, d.o.o.</w:t>
            </w:r>
          </w:p>
          <w:p w:rsidR="00BF055C" w:rsidRDefault="00BF055C">
            <w:r>
              <w:t>OIB: 04289142943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Črnomerec 38,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1.150,00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1.150,00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1155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197.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 xml:space="preserve">ZAVOD ZA ISTRAŽIVANJE I RAZVOJ SIGURNOSTI d.o.o. za sigurnost na radu, zaštitu od požara i eksplozije, zaštitu i </w:t>
            </w:r>
            <w:r>
              <w:lastRenderedPageBreak/>
              <w:t>unapređenje čovjekove okoline te sigurnost u prometu</w:t>
            </w:r>
          </w:p>
          <w:p w:rsidR="00BF055C" w:rsidRDefault="00BF055C">
            <w:r>
              <w:t>OIB: 05494093403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lastRenderedPageBreak/>
              <w:t>Ulica grada Vukovara 68,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420,00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420,00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lastRenderedPageBreak/>
              <w:t>198.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ZITO društvo s ograničenom odgovornošću za usluge, ugostiteljstvo i trgovinu d.o.o.</w:t>
            </w:r>
          </w:p>
          <w:p w:rsidR="00BF055C" w:rsidRDefault="00BF055C">
            <w:r>
              <w:t>OIB: 34340278848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Ivanićgradska 32, 10000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 xml:space="preserve">5.465,00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5.465,00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 -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-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199.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GRENKE HRVATSKA d.o.o.</w:t>
            </w:r>
          </w:p>
          <w:p w:rsidR="00BF055C" w:rsidRDefault="00BF055C">
            <w:r>
              <w:t>OIB: 44115087893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Avenija Većeslava Holjevca 40, Zagreb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4.318,45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4.318,45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/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Prijava je stigla nakon proteka roka za prijavu tražbine.</w:t>
            </w:r>
          </w:p>
        </w:tc>
      </w:tr>
      <w:tr w:rsidR="00BF055C" w:rsidTr="001E2E16">
        <w:trPr>
          <w:trHeight w:val="702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200.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KTC d.d.</w:t>
            </w:r>
          </w:p>
          <w:p w:rsidR="00BF055C" w:rsidRDefault="00BF055C">
            <w:r>
              <w:t>OIB: 95970838122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N.Tesle 18, Križevci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75.011,90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BF055C" w:rsidRDefault="00BF055C">
            <w:r>
              <w:t>66.611,90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Dužnik</w:t>
            </w:r>
          </w:p>
          <w:p w:rsidR="00BF055C" w:rsidRDefault="00BF055C"/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F055C" w:rsidRDefault="00BF055C">
            <w:r>
              <w:t>Prijava je stigla nakon proteka roka za prijavu tražbine.</w:t>
            </w:r>
          </w:p>
        </w:tc>
      </w:tr>
      <w:tr w:rsidR="001E2E16" w:rsidTr="001E2E16">
        <w:trPr>
          <w:trHeight w:val="702"/>
        </w:trPr>
        <w:tc>
          <w:tcPr>
            <w:tcW w:w="675" w:type="dxa"/>
            <w:noWrap/>
            <w:hideMark/>
          </w:tcPr>
          <w:p w:rsidR="001E2E16" w:rsidP="00FC0D51" w:rsidRDefault="001E2E16">
            <w:r>
              <w:t>201.</w:t>
            </w:r>
          </w:p>
        </w:tc>
        <w:tc>
          <w:tcPr>
            <w:tcW w:w="1700" w:type="dxa"/>
            <w:hideMark/>
          </w:tcPr>
          <w:p w:rsidR="001E2E16" w:rsidP="00FC0D51" w:rsidRDefault="001E2E16">
            <w:r>
              <w:t>Ribnjačarstvo</w:t>
            </w:r>
          </w:p>
          <w:p w:rsidR="001E2E16" w:rsidP="00FC0D51" w:rsidRDefault="001E2E16">
            <w:r>
              <w:t>Končanica d.d.</w:t>
            </w:r>
          </w:p>
          <w:p w:rsidR="001E2E16" w:rsidP="00FC0D51" w:rsidRDefault="001E2E16">
            <w:r>
              <w:t>OIB: 16935091861</w:t>
            </w:r>
          </w:p>
        </w:tc>
        <w:tc>
          <w:tcPr>
            <w:tcW w:w="1135" w:type="dxa"/>
            <w:hideMark/>
          </w:tcPr>
          <w:p w:rsidR="001E2E16" w:rsidP="00FC0D51" w:rsidRDefault="001E2E16">
            <w:r>
              <w:t>Končanica</w:t>
            </w:r>
          </w:p>
          <w:p w:rsidR="001E2E16" w:rsidP="00FC0D51" w:rsidRDefault="001E2E16">
            <w:r>
              <w:t>488</w:t>
            </w:r>
          </w:p>
        </w:tc>
        <w:tc>
          <w:tcPr>
            <w:tcW w:w="1560" w:type="dxa"/>
            <w:noWrap/>
            <w:hideMark/>
          </w:tcPr>
          <w:p w:rsidR="001E2E16" w:rsidP="00FC0D51" w:rsidRDefault="001E2E16">
            <w:r>
              <w:t>6-139.059,70</w:t>
            </w:r>
          </w:p>
        </w:tc>
        <w:tc>
          <w:tcPr>
            <w:tcW w:w="1417" w:type="dxa"/>
            <w:noWrap/>
            <w:hideMark/>
          </w:tcPr>
          <w:p w:rsidR="001E2E16" w:rsidP="00FC0D51" w:rsidRDefault="001E2E16">
            <w:r>
              <w:t>6.139.059,70</w:t>
            </w:r>
          </w:p>
        </w:tc>
        <w:tc>
          <w:tcPr>
            <w:tcW w:w="1276" w:type="dxa"/>
            <w:noWrap/>
            <w:hideMark/>
          </w:tcPr>
          <w:p w:rsidR="001E2E16" w:rsidP="00FC0D51" w:rsidRDefault="001E2E16">
            <w:r>
              <w:t xml:space="preserve">          -</w:t>
            </w:r>
          </w:p>
        </w:tc>
        <w:tc>
          <w:tcPr>
            <w:tcW w:w="853" w:type="dxa"/>
            <w:hideMark/>
          </w:tcPr>
          <w:p w:rsidR="001E2E16" w:rsidP="00FC0D51" w:rsidRDefault="001E2E16">
            <w:r>
              <w:t xml:space="preserve">     -</w:t>
            </w:r>
          </w:p>
        </w:tc>
        <w:tc>
          <w:tcPr>
            <w:tcW w:w="1419" w:type="dxa"/>
            <w:hideMark/>
          </w:tcPr>
          <w:p w:rsidR="001E2E16" w:rsidP="00FC0D51" w:rsidRDefault="001E2E16">
            <w:r>
              <w:t xml:space="preserve">         -</w:t>
            </w:r>
          </w:p>
        </w:tc>
      </w:tr>
    </w:tbl>
    <w:p w:rsidR="00BF055C" w:rsidP="00BF055C" w:rsidRDefault="00BF055C"/>
    <w:p w:rsidR="00BF055C" w:rsidP="00792273" w:rsidRDefault="002A019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što su raspravljene sve prijavljene i osporene tražbine, sud temeljem čl. 49. Stečajnog zakona sastavlja tablicu ispitanih tražbina.</w:t>
      </w:r>
    </w:p>
    <w:p w:rsidRPr="002A019A" w:rsidR="002A019A" w:rsidP="00792273" w:rsidRDefault="002A019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ispitivanje tražbina.</w:t>
      </w:r>
    </w:p>
    <w:p w:rsidR="000A1A8D" w:rsidP="000A1A8D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578EE" w:rsidR="00A578EE" w:rsidP="00A578EE" w:rsidRDefault="00A578EE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578EE">
        <w:rPr>
          <w:rFonts w:ascii="Times New Roman" w:hAnsi="Times New Roman" w:cs="Times New Roman"/>
          <w:b/>
          <w:sz w:val="24"/>
          <w:szCs w:val="24"/>
        </w:rPr>
        <w:t>Tražbine priznate u cijelosti</w:t>
      </w:r>
    </w:p>
    <w:p w:rsidR="00A578EE" w:rsidP="00A578EE" w:rsidRDefault="00A578EE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p w:rsidR="003872EE" w:rsidP="00A578EE" w:rsidRDefault="003872EE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035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817"/>
        <w:gridCol w:w="47"/>
        <w:gridCol w:w="2930"/>
        <w:gridCol w:w="49"/>
        <w:gridCol w:w="1794"/>
        <w:gridCol w:w="270"/>
        <w:gridCol w:w="13"/>
        <w:gridCol w:w="1985"/>
        <w:gridCol w:w="66"/>
        <w:gridCol w:w="1493"/>
        <w:gridCol w:w="283"/>
        <w:gridCol w:w="288"/>
      </w:tblGrid>
      <w:tr w:rsidR="00704B33" w:rsidTr="007F0A42">
        <w:trPr>
          <w:trHeight w:val="1455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02DED" w:rsidR="00704B33" w:rsidRDefault="00704B33">
            <w:pPr>
              <w:rPr>
                <w:bCs/>
              </w:rPr>
            </w:pPr>
            <w:r w:rsidRPr="00E02DED">
              <w:rPr>
                <w:bCs/>
              </w:rPr>
              <w:t>R.</w:t>
            </w:r>
          </w:p>
          <w:p w:rsidRPr="00E02DED" w:rsidR="00704B33" w:rsidRDefault="00704B33">
            <w:pPr>
              <w:rPr>
                <w:bCs/>
              </w:rPr>
            </w:pPr>
            <w:r w:rsidRPr="00E02DED">
              <w:rPr>
                <w:bCs/>
              </w:rPr>
              <w:t>br.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02DED" w:rsidR="00704B33" w:rsidRDefault="00704B33">
            <w:pPr>
              <w:rPr>
                <w:bCs/>
              </w:rPr>
            </w:pPr>
            <w:r w:rsidRPr="00E02DED">
              <w:rPr>
                <w:bCs/>
              </w:rPr>
              <w:t>Ime i prezime / Naziv vjerovnika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02DED" w:rsidR="00704B33" w:rsidRDefault="00704B33">
            <w:pPr>
              <w:rPr>
                <w:bCs/>
              </w:rPr>
            </w:pPr>
            <w:r w:rsidRPr="00E02DED">
              <w:rPr>
                <w:bCs/>
              </w:rPr>
              <w:t>Adresa vjerovnika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02DED" w:rsidR="00704B33" w:rsidRDefault="00704B33">
            <w:pPr>
              <w:rPr>
                <w:bCs/>
              </w:rPr>
            </w:pPr>
            <w:r w:rsidRPr="00E02DED">
              <w:rPr>
                <w:bCs/>
              </w:rPr>
              <w:t>Iznos prijavljene tražbine u kunama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02DED" w:rsidR="00704B33" w:rsidRDefault="00704B33">
            <w:pPr>
              <w:rPr>
                <w:bCs/>
              </w:rPr>
            </w:pPr>
            <w:r w:rsidRPr="00E02DED">
              <w:rPr>
                <w:bCs/>
              </w:rPr>
              <w:t>Iznos priznate tražbine u kunama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ADRIATIC OSIGURANJE dioničko društvo</w:t>
            </w:r>
          </w:p>
          <w:p w:rsidR="00704B33" w:rsidRDefault="00704B33">
            <w:r>
              <w:t>OIB: 94472454976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Listopadska 2,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6.995,33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6.995,33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AGRO-MOTO CENTAR d.o.o. za trgovinu i usluge</w:t>
            </w:r>
          </w:p>
          <w:p w:rsidR="00704B33" w:rsidRDefault="00704B33">
            <w:r>
              <w:t>OIB: 34708895013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Josipa Jelačića 118/a,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926,36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926,36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lastRenderedPageBreak/>
              <w:t>3.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AGRU CROATIA TRADE društvo s ograničenom odgovornošću za trgovinu</w:t>
            </w:r>
          </w:p>
          <w:p w:rsidR="00704B33" w:rsidRDefault="00704B33">
            <w:r>
              <w:t>98523604106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Karlovačka cesta 67 d,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16.553,96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16.553,96 </w:t>
            </w:r>
          </w:p>
        </w:tc>
      </w:tr>
      <w:tr w:rsidR="00704B33" w:rsidTr="007F0A42">
        <w:trPr>
          <w:trHeight w:val="1035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4.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ANA HIŽAR, </w:t>
            </w:r>
          </w:p>
          <w:p w:rsidR="00704B33" w:rsidRDefault="00704B33">
            <w:r>
              <w:t>OIB: 93436844060</w:t>
            </w:r>
          </w:p>
          <w:p w:rsidR="00704B33" w:rsidRDefault="00704B33">
            <w:r>
              <w:t>LJUBICA HIŽAR</w:t>
            </w:r>
          </w:p>
          <w:p w:rsidR="00704B33" w:rsidRDefault="00704B33">
            <w:r>
              <w:t>OIB:36390872294</w:t>
            </w:r>
          </w:p>
          <w:p w:rsidR="00704B33" w:rsidRDefault="00704B33">
            <w:r>
              <w:t xml:space="preserve"> i BRANKA BOŽIĆ</w:t>
            </w:r>
          </w:p>
          <w:p w:rsidR="00704B33" w:rsidRDefault="00704B33">
            <w:r>
              <w:t>OIB:57954608570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Ivanovo Polje 24 / Trg dr. Franje Tuđmana 9,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29.168,34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29.168,34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ANINO d.o.o. za trgovinu i usluge</w:t>
            </w:r>
          </w:p>
          <w:p w:rsidR="00704B33" w:rsidRDefault="00704B33">
            <w:r>
              <w:t>OIB:75440244671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 Loparska 22,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3.541.827,05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3.541.827,05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ASCENDUM građevinski strojevi Hrvatska d.o.o. za usluge</w:t>
            </w:r>
          </w:p>
          <w:p w:rsidR="00704B33" w:rsidRDefault="00704B33">
            <w:r>
              <w:t>OIB:50642783090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Karlovačka cesta 94,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87.232,61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87.232,61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AT d.o.o. za proizvodnju, prijevoz, trgovinu i usluge</w:t>
            </w:r>
          </w:p>
          <w:p w:rsidR="00704B33" w:rsidRDefault="00704B33">
            <w:r>
              <w:t>OIB: 28830868138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Turkulinova 33, 44250 Petrinja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4.285,77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4.285,77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AUTO ZIBAR, vl. Željko Zibar</w:t>
            </w:r>
          </w:p>
          <w:p w:rsidR="00704B33" w:rsidRDefault="00704B33">
            <w:r>
              <w:t>OIB: 41435423740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Petrinjska 5, 44400 Glina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212,50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212,50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AUTOMEHANIČARSKA RADNJA "AUTOSERVIS MUDRI", vl. Danijela Mudri</w:t>
            </w:r>
          </w:p>
          <w:p w:rsidR="00704B33" w:rsidRDefault="00704B33">
            <w:r>
              <w:t>OIB: 79987183723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Matije Gupca 134A,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1.091,25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1.091,25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BENUSSI d.o.o. za trgovinu</w:t>
            </w:r>
          </w:p>
          <w:p w:rsidR="00704B33" w:rsidRDefault="00704B33">
            <w:r>
              <w:t>OIB:87971197112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Fažanska cesta 86, 52100 Fažana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23.221,80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23.221,80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BESTRENT d.o.o. za trgovinu i usluge</w:t>
            </w:r>
          </w:p>
          <w:p w:rsidR="00704B33" w:rsidRDefault="00704B33">
            <w:r>
              <w:t>OIB:78286431452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Slavonska avenija 14,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92.696,85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92.696,85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BOVJE, LIMARSKO INSTALATERSKI I PROIZVODNI OBRT, vl. Franjo Trumbetaš</w:t>
            </w:r>
          </w:p>
          <w:p w:rsidR="00704B33" w:rsidRDefault="00704B33">
            <w:r>
              <w:t>OIB:65921015520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Ilica 54,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9.350,00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9.350,00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BRIŠAR SERVIS d.o.o. za trgovinu i usluge</w:t>
            </w:r>
          </w:p>
          <w:p w:rsidR="00704B33" w:rsidRDefault="00704B33">
            <w:r>
              <w:t>OIB: 58933898865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Prelčeva 21/D, 10360 Sesvete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31,25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31,25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BRIŽINE društvo s ograničenom odgovornošću za uvoz-izvoz, trgovinu i proizvodnju, Rešetari, Bana Jelačića 104</w:t>
            </w:r>
          </w:p>
          <w:p w:rsidR="00704B33" w:rsidRDefault="00704B33">
            <w:r>
              <w:t>OIB: 20488197727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Bana Josipa Jelačića 96, 35403 Rešetari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52.604,48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52.604,48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C.I.A.K. AUTO d.o.o. za trgovinu</w:t>
            </w:r>
          </w:p>
          <w:p w:rsidR="00704B33" w:rsidRDefault="00704B33">
            <w:r>
              <w:t>OIB: 62595301902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Gornjostupnička 96, 10255 Gornji Stupnik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19.546,96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19.546,96 </w:t>
            </w:r>
          </w:p>
        </w:tc>
      </w:tr>
      <w:tr w:rsidR="00704B33" w:rsidTr="007F0A42">
        <w:trPr>
          <w:trHeight w:val="855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CANOFAX OBRT ZA SERVIS I TRGOVINU BIROTEHNIČKIH, ELEKTRONIČKIH, </w:t>
            </w:r>
            <w:r>
              <w:lastRenderedPageBreak/>
              <w:t>FOTOKOPIRNIH STROJEVA I APARATA, vl. Josip Manjkas</w:t>
            </w:r>
          </w:p>
          <w:p w:rsidR="00704B33" w:rsidRDefault="00704B33">
            <w:r>
              <w:t>OIB: 85958701762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lastRenderedPageBreak/>
              <w:t>Jurja Haulika 19 B, 43000 Bjelovar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3.937,50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3.937,50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lastRenderedPageBreak/>
              <w:t>17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CEDETERIJA d.o.o. za trgovinu i usluge</w:t>
            </w:r>
          </w:p>
          <w:p w:rsidR="00704B33" w:rsidRDefault="00704B33">
            <w:r>
              <w:t>OIB: 76188034312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Petrova 138,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1.372,00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1.372,00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CIAK TRUCK d.o.o. za trgovinu i usluge</w:t>
            </w:r>
          </w:p>
          <w:p w:rsidR="00704B33" w:rsidRDefault="00704B33">
            <w:r>
              <w:t>OIB: 78969071801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Stupničke šipkovine 1, 10255 Donji Stupnik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101,68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101,68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19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COLOR TEHNA d.o.o. za proizvodnju, trgovinu i usluge</w:t>
            </w:r>
          </w:p>
          <w:p w:rsidR="00704B33" w:rsidRDefault="00704B33">
            <w:r>
              <w:t>OIB: 23851651987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Petra Svačića 56,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3.254,04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3.254,04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CROATIA osiguranje d.d.</w:t>
            </w:r>
          </w:p>
          <w:p w:rsidR="00704B33" w:rsidRDefault="00704B33">
            <w:r>
              <w:t>OIB: 26187994862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Vatroslava Jagića 33,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239.531,96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239.437,48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CROATIA PROTEKT d.o.o. za protektiranje guma, trgovinu i uvoz-izvoz</w:t>
            </w:r>
          </w:p>
          <w:p w:rsidR="00704B33" w:rsidRDefault="00704B33">
            <w:r>
              <w:t>OIB: 14030617595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Industrijska ulica 7, 43280 Garešnica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1.930,00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1.930,00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CROATIA-TEHNIČKI PREGLEDI d.o.o. za tehničke analize i usluge</w:t>
            </w:r>
          </w:p>
          <w:p w:rsidR="00704B33" w:rsidRDefault="00704B33">
            <w:r>
              <w:t>OIB: 89968033067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Savska cesta 41,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296.109,65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295.078,29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CVJEĆARNICA Andy, OBRT ZA TRGOVINU I USLUGE, vl. Andrijana Vinković</w:t>
            </w:r>
          </w:p>
          <w:p w:rsidR="00704B33" w:rsidRDefault="00704B33">
            <w:r>
              <w:t>OIB: 00674444349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kralja Petra Krešimira IV 9,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600,00 kn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ČERTI d.o.o. za proizvodnju, trgovinu i usluge</w:t>
            </w:r>
          </w:p>
          <w:p w:rsidR="00704B33" w:rsidRDefault="00704B33">
            <w:r>
              <w:t>OIB: 56268307277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Vladimira Nazora 151A, 33520 Slatina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9.319,15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9.319,15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DAMIR TRŠEK</w:t>
            </w:r>
          </w:p>
          <w:p w:rsidR="00704B33" w:rsidRDefault="00704B33">
            <w:r>
              <w:t>OIB: 96157227574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Koreničani 37, 43531 Koreničani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40.000,00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40.000,00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F0A42">
            <w:r>
              <w:t>26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DANTKOM j.d.o.o. za trgovinu i usluge</w:t>
            </w:r>
          </w:p>
          <w:p w:rsidR="00704B33" w:rsidRDefault="00704B33">
            <w:r>
              <w:t>OIB: 03697953088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Stjepana Radića 53, 43500 Sirač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6.300,00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6.300,00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27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DARKOM d.o.o. za komunalnu djelatnost</w:t>
            </w:r>
          </w:p>
          <w:p w:rsidR="00704B33" w:rsidRDefault="00704B33">
            <w:r>
              <w:t>OIB: 51300447787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Josipa Kozarca 19,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25.005,71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11.049,13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28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DARUVARSKE TOPLICE Specijalna bolnica za medicinsku rehabilitaciju</w:t>
            </w:r>
          </w:p>
          <w:p w:rsidR="00704B33" w:rsidRDefault="00704B33">
            <w:r>
              <w:t>OIB: 01054174667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Julijev Park 1,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515,00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515,00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29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DELTA NISKOGRADNJA d.o.o. </w:t>
            </w:r>
          </w:p>
          <w:p w:rsidR="00704B33" w:rsidRDefault="00704B33">
            <w:r>
              <w:t>OIB: 25992867122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Šetalište 150 brigade hrvat. vojske 3,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14.812,50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14.812,50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DIZEL društvo za trgovinu i servis s ograničenom odgovornošću</w:t>
            </w:r>
          </w:p>
          <w:p w:rsidR="00704B33" w:rsidRDefault="00704B33">
            <w:r>
              <w:t>OIB: 33416669216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Bjelovarska 189A, 43500 Donji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4.489,07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4.489,07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31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DOBRA d.o.o. za vanjsku i unutarnju trgovinu</w:t>
            </w:r>
          </w:p>
          <w:p w:rsidR="00704B33" w:rsidRDefault="00704B33">
            <w:r>
              <w:t>OIB: 52215882489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Stari Topolovac 218/a, 44000 Topolovac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25.700,13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25.700,13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DOM ZDRAVLJA BJEL.-BILOGORSKE ŽUPANIJE</w:t>
            </w:r>
          </w:p>
          <w:p w:rsidR="00704B33" w:rsidRDefault="00704B33">
            <w:r>
              <w:t>OIB: 01773191483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J.Jelačića 13/c, 43000 Bjelovar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4.100,00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4.100,00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DRNIŠPLAST d.d. za proizvodnju proizvoda od gume i plastičnih masa</w:t>
            </w:r>
          </w:p>
          <w:p w:rsidR="00704B33" w:rsidRDefault="00704B33">
            <w:r>
              <w:t>OIB: 09330850917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Stjepana Radića 63, 22320 Drniš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699.723,08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699.723,08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DTF, OBRT ZA POSLOVNO SAVJETOVANJE I UZGOJ PČELA, vl. Ladislav Barbarić</w:t>
            </w:r>
          </w:p>
          <w:p w:rsidR="00704B33" w:rsidRDefault="00704B33">
            <w:r>
              <w:t>OIB: 44985461079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Andrije Kačića Miošića 19, 35000 Slavonski Brod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1.600,00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1.600,00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DUBRAVAC d.o.o.  </w:t>
            </w:r>
          </w:p>
          <w:p w:rsidR="00704B33" w:rsidRDefault="00704B33">
            <w:r>
              <w:t>OIB: 51854444319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Dežanovac 105, 43500 Dežanovac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2.410,45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2.410,45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E.T.AL. d.o.o. za trgovinu, proizvodnju, usluge, uvoz-izvoz i zastupanje stranih tvrtki</w:t>
            </w:r>
          </w:p>
          <w:p w:rsidR="00704B33" w:rsidRDefault="00704B33">
            <w:r>
              <w:t>OIB: 91055981513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Zagrebačka cesta 61A, 10360 Sesvete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214.632,11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214.632,11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EKO BLIC, industrijska čišćenja, vl. Dejan Živoder</w:t>
            </w:r>
          </w:p>
          <w:p w:rsidR="00704B33" w:rsidRDefault="00704B33">
            <w:r>
              <w:t>OIB: 98138500552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Moslavačka 35/a, 44317 Popovača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5.750,00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5.750,00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EL-MAR d.o.o. za trgovinu, proizvodnju i usluge</w:t>
            </w:r>
          </w:p>
          <w:p w:rsidR="00704B33" w:rsidRDefault="00704B33">
            <w:r>
              <w:t>OIB: 74968593360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Pakračka 6,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792,00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792,00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39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ELEKTROMEHANIČARSKI OBRT "ELEKTROMEHANIKA", vl. Ivica Družin</w:t>
            </w:r>
          </w:p>
          <w:p w:rsidR="00704B33" w:rsidRDefault="00704B33">
            <w:r>
              <w:t>OIB: 69955596525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Ivana Gundulića 11,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1.378,75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1.378,75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ELEKTRONIČKI RAČUNI d.o.o. za usluge</w:t>
            </w:r>
          </w:p>
          <w:p w:rsidR="00704B33" w:rsidRDefault="00704B33">
            <w:r>
              <w:t>OIB: 42889250808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Ilica 412/a,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258,75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258,75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ELMO d.o.o. za proizvodnju, trgovinu i usluge</w:t>
            </w:r>
          </w:p>
          <w:p w:rsidR="00704B33" w:rsidRDefault="00704B33">
            <w:r>
              <w:t>OIB: 26548259188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Ignjatička 10, 43290 Grubišno Polje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15.747,00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15.747,00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ELTEKOR društvo s ograničenom odgovornošću za zaštitu od korozije</w:t>
            </w:r>
          </w:p>
          <w:p w:rsidR="00704B33" w:rsidRDefault="00704B33">
            <w:r>
              <w:t>OIB: 70536517222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Šenova 5/V,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2.500,00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2.500,00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ELVAJ društvo za instalacijske radove u građevinarstvu, trgovinu i usluge s ograničenom odgovornošću</w:t>
            </w:r>
          </w:p>
          <w:p w:rsidR="00704B33" w:rsidRDefault="00704B33">
            <w:r>
              <w:t>OIB: 59769660339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Josipa Knytla 8,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4.488,61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4.488,61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ENA d.o.o. za graditeljstvo, elektrotehničke usluge i trgovinu</w:t>
            </w:r>
          </w:p>
          <w:p w:rsidR="00704B33" w:rsidRDefault="00704B33">
            <w:r>
              <w:t>OIB: 24759414355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Jurja Haulika 20/A, 47000 Karlovac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29.612,24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29.612,24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45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ERSTE CARD CLUB društvo s ograničenom odgovornošću za financijsko posredovanje i usluge</w:t>
            </w:r>
          </w:p>
          <w:p w:rsidR="00704B33" w:rsidRDefault="00704B33">
            <w:r>
              <w:t>OIB: 85941596441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Frana Folnegovića 6,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12.210,04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12.210,04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ERSTE FACTORING d.o.o. za factoring</w:t>
            </w:r>
          </w:p>
          <w:p w:rsidR="00704B33" w:rsidRDefault="00704B33">
            <w:r>
              <w:t>OIB: 10194059689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Ivana Lučića 2a,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359.040,61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359.040,61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FEROS  d.o.o. za trgovinu</w:t>
            </w:r>
          </w:p>
          <w:p w:rsidR="00704B33" w:rsidRDefault="00704B33">
            <w:r>
              <w:t>OIB: 91115557093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Industrijska ulica 18, 10360 Hrušćica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18.206,54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18.206,54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FINANCIJSKA AGENCIJA</w:t>
            </w:r>
          </w:p>
          <w:p w:rsidR="00704B33" w:rsidRDefault="00704B33">
            <w:r>
              <w:t>OIB: 85821130368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grada Vukovara 70,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2.294,76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1.628,71</w:t>
            </w:r>
          </w:p>
        </w:tc>
      </w:tr>
      <w:tr w:rsidR="00704B33" w:rsidTr="007F0A42">
        <w:trPr>
          <w:trHeight w:val="840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49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FLAGOR društvo s ograničenom odgovornošću za proizvodnju usluge i trgovinu</w:t>
            </w:r>
          </w:p>
          <w:p w:rsidR="00704B33" w:rsidRDefault="00704B33">
            <w:r>
              <w:t>OIB: 42812266790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77. Samostalnog bataljuna ZNG 19/A, 43290 Grubišno Polje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8.456,47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8.456,47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GASTROGAR, UGOSTITELJSKI OBRT, vl. Danijela Crnjak</w:t>
            </w:r>
          </w:p>
          <w:p w:rsidR="00704B33" w:rsidRDefault="00704B33">
            <w:r>
              <w:t>OIB: 00139653595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Kapelica 36, 43280 Garešnica, Kapelica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503,00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503,00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GEO-CENTAR d.o.o.  za trgovinu, konzalting i inženjering te usluge u geodeziji</w:t>
            </w:r>
          </w:p>
          <w:p w:rsidR="00704B33" w:rsidRDefault="00704B33">
            <w:r>
              <w:t>OIB: 71106141762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Jurja IV. Zrinskog 12/B, 40000 Čakovec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10.100,00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10.100,00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GEOKON-ZAGREB d.d. za projektiranje, nadzor i razvoj u graditeljstvu</w:t>
            </w:r>
          </w:p>
          <w:p w:rsidR="00704B33" w:rsidRDefault="00704B33">
            <w:r>
              <w:t>OIB: 61600467614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Starotrnjanska 16a,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95.750,00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95.750,00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GEONA d.o.o. za geodetske usluge i projektiranje</w:t>
            </w:r>
          </w:p>
          <w:p w:rsidR="00704B33" w:rsidRDefault="00704B33">
            <w:r>
              <w:t>OIB: 21433053589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Dr.Ante Starčevića 18/1, 44000 Sisak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11.657,10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11.657,10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GLOBEX S.R.L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Zapolje 1/7, 1370 Logatec, Slovenija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164.772,65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164.772,65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GRAD DARUVAR</w:t>
            </w:r>
          </w:p>
          <w:p w:rsidR="00704B33" w:rsidRDefault="00704B33">
            <w:r>
              <w:t>OIB: 35688993528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kralja Tomislava 14,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24.709,85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24.709,85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GRAĐEVINSKI I PRIJEVOZNIČKI OBRT "OTTO", vl. Oto Lukaš</w:t>
            </w:r>
          </w:p>
          <w:p w:rsidR="00704B33" w:rsidRDefault="00704B33">
            <w:r>
              <w:t>OIB: 49560653572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Končanica 150, 43505 Končanica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44.441,56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44.441,56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HEP - Opskrba d.o.o. za opskrbu potrošača električnom, toplinskom energijom i plinom</w:t>
            </w:r>
          </w:p>
          <w:p w:rsidR="00704B33" w:rsidRDefault="00704B33">
            <w:r>
              <w:t>OIB: 63073332379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grada Vukovara 37,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19.005,26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19.005,26 kn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58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HIDRAULIKA KURELJA d.o.o. za proizvodnju i servis specijalnih hidrauličnih konstrukcija i nadogradnji</w:t>
            </w:r>
          </w:p>
          <w:p w:rsidR="00704B33" w:rsidRDefault="00704B33">
            <w:r>
              <w:t>OIB: 30929005951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Matenačka cesta 41, 49240 Donja Stubica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3.734,13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3.734,13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59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HIDRAULIKA SERVISI d.o.o. za proizvodnju, servis i trgovinu</w:t>
            </w:r>
          </w:p>
          <w:p w:rsidR="00704B33" w:rsidRDefault="00704B33">
            <w:r>
              <w:t>OIB: 18117849564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Slavonska avenija 20,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26.237,50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26.237,50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HIDREL d.o.o. za proizvodnju i promet građevnim materijalom</w:t>
            </w:r>
          </w:p>
          <w:p w:rsidR="00704B33" w:rsidRDefault="00704B33">
            <w:r>
              <w:t>OIB: 85896793612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Velikogorička 1B, 10410 Novo Čiće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132,18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132,18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HIDRO-TERMO CENTAR trgovina na veliko i malo, izvoz-uvoz d.o.o.</w:t>
            </w:r>
          </w:p>
          <w:p w:rsidR="00704B33" w:rsidRDefault="00704B33">
            <w:r>
              <w:t>OIB: 64590221981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Savica-Šanci 127,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846.965,15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846.965,15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HIDROCOM d.o.o. za trgovinu i usluge</w:t>
            </w:r>
          </w:p>
          <w:p w:rsidR="00704B33" w:rsidRDefault="00704B33">
            <w:r>
              <w:t>OIB: 70713219811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Antuna Mihanovića 55, 33405 Pitomača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428,94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428,94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HIDROEX d.o.o. za trgovinu i usluge</w:t>
            </w:r>
          </w:p>
          <w:p w:rsidR="00704B33" w:rsidRDefault="00704B33">
            <w:r>
              <w:t>OIB: 26999675898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Nova ulica 7, 10290 Zaprešić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1.600,00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1.600,00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HP - Hrvatska pošta d.d.</w:t>
            </w:r>
          </w:p>
          <w:p w:rsidR="00704B33" w:rsidRDefault="00704B33">
            <w:r>
              <w:t>OIB: 87311810356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Jurišićeva 13,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1.155,59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1.155,59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HRVATSKA RADIOTELEVIZIJA</w:t>
            </w:r>
          </w:p>
          <w:p w:rsidR="00704B33" w:rsidRDefault="00704B33">
            <w:r>
              <w:t>OIB:68419124305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Prisavlje 3,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4.140,01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4.140,01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HRVATSKE VODE, pravna osoba za upravljanje vodama</w:t>
            </w:r>
          </w:p>
          <w:p w:rsidR="00704B33" w:rsidRDefault="00704B33">
            <w:r>
              <w:t>OIB: 28921383001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grada Vukovara 220,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502,21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502,21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HRVATSKI TELEKOM d.d.</w:t>
            </w:r>
          </w:p>
          <w:p w:rsidR="00704B33" w:rsidRDefault="00704B33">
            <w:r>
              <w:t>OIB: 81793146560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Radnička cesta 21,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39.629,41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39.629,41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IDM ČOTIĆ d.o.o. za trgovinu i usluge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S.Kovačića 26, 10361 Sesvetski Kraljevec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19.140,98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19.140,98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69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INA-INDUSTRIJA NAFTE, d.d.</w:t>
            </w:r>
          </w:p>
          <w:p w:rsidR="00704B33" w:rsidRDefault="00704B33">
            <w:r>
              <w:t>OIB: 27759560625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Avenija V. Holjevca 10,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424.134,97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424.134,97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INOKEM d.o.o. za proizvodnju, trgovinu, usluge i putnička agencija</w:t>
            </w:r>
          </w:p>
          <w:p w:rsidR="00704B33" w:rsidRDefault="00704B33">
            <w:r>
              <w:t>OIB: 27919002370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Industrijska cesta 12, 10310 Ivanić-Grad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INSTRUKTAŽNI CENTAR d.o.o. </w:t>
            </w:r>
          </w:p>
          <w:p w:rsidR="00704B33" w:rsidRDefault="00704B33">
            <w:r>
              <w:t>OIB: 39852648199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F.Račkoga 4, 48260 Križevci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9.858,75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9.858,75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INTERCED d.o.o. za informatičku djelatnost, trgovinu i usluge</w:t>
            </w:r>
          </w:p>
          <w:p w:rsidR="00704B33" w:rsidRDefault="00704B33">
            <w:r>
              <w:t>OIB: 28717927693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Ivana Gorana Kovačića 5,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10.468,75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10.468,75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INVALESCO j.d.o.o. za ugostiteljstvo i usluge</w:t>
            </w:r>
          </w:p>
          <w:p w:rsidR="00704B33" w:rsidRDefault="00704B33">
            <w:r>
              <w:t>OIB: 08153620810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Petra Svačića 14,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1.533,00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1.533,00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JAKOVIĆ društvo za trgovinu, proizvodnju i usluge s ograničenom odgovornošću</w:t>
            </w:r>
          </w:p>
          <w:p w:rsidR="00704B33" w:rsidRDefault="00704B33">
            <w:r>
              <w:t>OIB: 49979968791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Matije Gupca 16, 34550 Pakrac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20.000,00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20.000,00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75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JANOŠ društvo za proizvodnju i prodaju cvijeća i svijeća s ograničenom odgovornošću</w:t>
            </w:r>
          </w:p>
          <w:p w:rsidR="00704B33" w:rsidRDefault="00704B33">
            <w:r>
              <w:t>OIB: 66711463309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Frankopanska 7,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JAVNI BILJEŽNIK BRANKO JAKIĆ</w:t>
            </w:r>
          </w:p>
          <w:p w:rsidR="00704B33" w:rsidRDefault="00704B33">
            <w:r>
              <w:t>OIB: 08564858401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Zelinska 3,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159,23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159,23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JAVNI BILJEŽNIK DUBRAVKA MOKRY-UROIĆ</w:t>
            </w:r>
          </w:p>
          <w:p w:rsidR="00704B33" w:rsidRDefault="00704B33">
            <w:r>
              <w:t>OIB: 97420282540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Kolodvorska 2, 44320 Kutina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9.068,40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9.068,40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JAVNI BILJEŽNIK MARIJA KUSTIĆ</w:t>
            </w:r>
          </w:p>
          <w:p w:rsidR="00704B33" w:rsidRDefault="00704B33">
            <w:r>
              <w:t>OIB: 26027300253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Dr.A.Starčevića 5,  Bjelovar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79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JAVNI BILJEŽNIK MIRA MALAČIĆ</w:t>
            </w:r>
          </w:p>
          <w:p w:rsidR="00704B33" w:rsidRDefault="00704B33">
            <w:r>
              <w:t>OIB: 40863183868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Hrvatskih branitelja 11, 44320 Kutina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4.692,50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4.692,50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JAVNI BILJEŽNIK MLADEN ČOP</w:t>
            </w:r>
          </w:p>
          <w:p w:rsidR="00704B33" w:rsidRDefault="00704B33">
            <w:r>
              <w:t>OIB: 64324976468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kralja Tomislava 1,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5.191,25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5.191,25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JIK KAJBA, obrt za graditeljstvo i prijevoz, vl. Ivan Kajba</w:t>
            </w:r>
          </w:p>
          <w:p w:rsidR="00704B33" w:rsidRDefault="00704B33">
            <w:r>
              <w:t>OIB: 38212769730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A. G. Matoša 16, 10370 Dugo Selo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61.500,00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61.500,00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KAMEN SIRAČ d.d. za proizvodnju i promet građevnim materijalom</w:t>
            </w:r>
          </w:p>
          <w:p w:rsidR="00704B33" w:rsidRDefault="00704B33">
            <w:r>
              <w:t>OIB: 02334326920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Ilica 251,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269.814,24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269.814,24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KARAŠICA-VUČICA d.d. za vodno gospodarstvo i graditeljstvo Donji Miholjac</w:t>
            </w:r>
          </w:p>
          <w:p w:rsidR="00704B33" w:rsidRDefault="00704B33">
            <w:r>
              <w:t>OIB: 69701859287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Ante Starčevića 9, 31540 Donji Miholjac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138.841,29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138.841,29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KOD PLUS d.o.o. za trgovinu, usluge i zastupništvo</w:t>
            </w:r>
          </w:p>
          <w:p w:rsidR="00704B33" w:rsidRDefault="00704B33">
            <w:r>
              <w:t>OIB: 08493007537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Drage Grdenića 22, 48260 Križevci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175,00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175,00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P="004E24B2" w:rsidRDefault="00533E4D">
            <w:r>
              <w:t>85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KOLIĆ TOURS, PRIJEVOZNIČKI OBRT, vl. josip Kolić</w:t>
            </w:r>
          </w:p>
          <w:p w:rsidR="00704B33" w:rsidRDefault="00704B33">
            <w:r>
              <w:t>OIB: 43588189758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Koreničani 24, 43531 Koreničani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20.000,00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20.000,00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KOMRAD d.o.o. za vodne djelatnosti</w:t>
            </w:r>
          </w:p>
          <w:p w:rsidR="00704B33" w:rsidRDefault="00704B33">
            <w:r>
              <w:t>OIB: 96537643037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Braće Radića 2, 33520 Slatina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408,98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408,98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KOMTEH d.o.o. za komunikacijsku tehniku i vanjsku trgovinu</w:t>
            </w:r>
          </w:p>
          <w:p w:rsidR="00704B33" w:rsidRDefault="00704B33">
            <w:r>
              <w:t>OIB: 14963486466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Josipa Zorića 39, 10370 Dugo Selo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1.162,00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1.162,00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KOMUNALAC d.o.o. za komunalnu djelatnost</w:t>
            </w:r>
          </w:p>
          <w:p w:rsidR="00704B33" w:rsidRDefault="00704B33">
            <w:r>
              <w:t>OIB: 27917254847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Mate Lovraka 30, 43280 Garešnica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55,48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55,48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89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KOMUNALNI SERVISI KUTINA d.o.o. </w:t>
            </w:r>
          </w:p>
          <w:p w:rsidR="00704B33" w:rsidRDefault="00704B33">
            <w:r>
              <w:t>OIB: 86093231571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Tržna 8, 44320 Kutina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86,00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86,00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KOTONTEKS d.o.o. za proizvodnju i trgovinu</w:t>
            </w:r>
          </w:p>
          <w:p w:rsidR="00704B33" w:rsidRDefault="00704B33">
            <w:r>
              <w:lastRenderedPageBreak/>
              <w:t>OIB: 00235637064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lastRenderedPageBreak/>
              <w:t>Josipa Pupačića 3, 42000 Varaždin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23.358,40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23.358,40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91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KUKEC d.o.o. za proizvodnju, prijevoz i usluge</w:t>
            </w:r>
          </w:p>
          <w:p w:rsidR="00704B33" w:rsidRDefault="00704B33">
            <w:r>
              <w:t>OIB: 75414599885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Nova industrijska cesta 6, 10310 Ivanić-Grad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72.017,55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72.017,55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L.-RING d.o.o. za trgovinu, uvoz-izvoz i usluge</w:t>
            </w:r>
          </w:p>
          <w:p w:rsidR="00704B33" w:rsidRDefault="00704B33">
            <w:r>
              <w:t>OIB: 69115259681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Dobriše Cesarića 14,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2.962,50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2.962,50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LAGER BAŠIĆ, d.o.o. za proizvodnju, trgovinu i usluge</w:t>
            </w:r>
          </w:p>
          <w:p w:rsidR="00704B33" w:rsidRDefault="00704B33">
            <w:r>
              <w:t>OIB: 49617677906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Trgovačka ulica 3, 10255 Donji Stupnik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8.125,00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8.125,00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LONJA-STRUG d.d. za vodnogospodarsku djelatnosti</w:t>
            </w:r>
          </w:p>
          <w:p w:rsidR="00704B33" w:rsidRDefault="00704B33">
            <w:r>
              <w:t>OIB: 34493680403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Vinkovačka ulica 4, 44320 Kutina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387.728,82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387.728,82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LUCCIOLA d.o.o. za usluge</w:t>
            </w:r>
          </w:p>
          <w:p w:rsidR="00704B33" w:rsidRDefault="00704B33">
            <w:r>
              <w:t>OIB: 19606570498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Nikole Tesle 17,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245,00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245,00</w:t>
            </w:r>
          </w:p>
        </w:tc>
      </w:tr>
      <w:tr w:rsidR="00704B33" w:rsidTr="007F0A42">
        <w:trPr>
          <w:trHeight w:val="960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4E24B2">
            <w:r>
              <w:t>9</w:t>
            </w:r>
            <w:r w:rsidR="00533E4D">
              <w:t>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MARTIN STROJ društvo s ograničenom odgovornošću za trgovinu i usluge</w:t>
            </w:r>
          </w:p>
          <w:p w:rsidR="00704B33" w:rsidRDefault="00704B33">
            <w:r>
              <w:t>OIB: 17090358556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Sv.Martin pod Okićem 18, 10435 Sveti Martin pod Okićem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20.125,00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20.125,00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</w:t>
            </w:r>
            <w:r w:rsidR="00533E4D">
              <w:t>7</w:t>
            </w:r>
            <w:r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MAS-KOM d.o.o. za unutarnju i vanjsku trgovinu, zastupanje i usluge</w:t>
            </w:r>
          </w:p>
          <w:p w:rsidR="00704B33" w:rsidRDefault="00704B33">
            <w:r>
              <w:t>OIB: 40975735486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Cvjetna 1,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28.461,11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28.461,11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MATINS d.o.o. za trgovinu i usluge</w:t>
            </w:r>
          </w:p>
          <w:p w:rsidR="00704B33" w:rsidRDefault="00704B33">
            <w:r>
              <w:t>OIB: 46848215919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Neidhardtova 18, 10360 Sesvete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7.413,88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7.413,88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99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MATKOM d.o.o. za proizvodnju, trgovinu i usluge</w:t>
            </w:r>
          </w:p>
          <w:p w:rsidR="00704B33" w:rsidRDefault="00704B33">
            <w:r>
              <w:t>OIB: 55219604730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Gundulićeva 74,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474,89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474,89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847F83">
            <w:r>
              <w:t>10</w:t>
            </w:r>
            <w:r w:rsidR="00533E4D">
              <w:t>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METRA d.o.o. za geodetske izmjere</w:t>
            </w:r>
          </w:p>
          <w:p w:rsidR="00704B33" w:rsidRDefault="00704B33">
            <w:r>
              <w:t>OIB: 05010056017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Ferde Rusana 2A, 43000 Bjelovar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15.127,24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15.127,24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847F83">
            <w:r>
              <w:t>10</w:t>
            </w:r>
            <w:r w:rsidR="00533E4D">
              <w:t>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MILEK obrt za poljoprivrednu proizvodnju, vl. Mario Milek</w:t>
            </w:r>
          </w:p>
          <w:p w:rsidR="00704B33" w:rsidRDefault="00704B33">
            <w:r>
              <w:t xml:space="preserve">OIB: 70435207196 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Ivanovo Polje 67, 43500 Ivanovo Polje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387,80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387,80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MISTRAL d.o.o. za trgovinu i proizvodnju</w:t>
            </w:r>
          </w:p>
          <w:p w:rsidR="00704B33" w:rsidRDefault="00704B33">
            <w:r>
              <w:t>OIB: 84549788599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Gospodarska zona 3, 32000 Vukovar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2.446,88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2.446,88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MOLARIS d.o.o. za rudarstvo, trgovinu i usluge</w:t>
            </w:r>
          </w:p>
          <w:p w:rsidR="00704B33" w:rsidRDefault="00704B33">
            <w:r>
              <w:t>OIB: 44304979783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Giletinci 200, 35400 Giletinci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5.719,65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5.719,65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MONI trgovina i proizvodnja, vlasnik Ana Kitanović</w:t>
            </w:r>
          </w:p>
          <w:p w:rsidR="00704B33" w:rsidRDefault="00704B33">
            <w:r>
              <w:t>OIB: 29806399621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Ivana Filipovića 60, 35221 Velika Kopanica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16.250,00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16.250,00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MONTERRA d.o.o. za usluge u građevinarstvu</w:t>
            </w:r>
          </w:p>
          <w:p w:rsidR="00704B33" w:rsidRDefault="00704B33">
            <w:r>
              <w:t>OIB: 03430970424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Vukovarska ulica 76, 51000 Rijeka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1.277,28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1.277,28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106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MOTOMARINER d.o.o. za trgovinu i usluge</w:t>
            </w:r>
          </w:p>
          <w:p w:rsidR="00704B33" w:rsidRDefault="00704B33">
            <w:r>
              <w:t>OIB: 97340283479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Jože Vlahovića 16, 51000 Rijeka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7.328,43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7.328,43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MPD Tvornica pumpi d.d.</w:t>
            </w:r>
          </w:p>
          <w:p w:rsidR="00704B33" w:rsidRDefault="00704B33">
            <w:r>
              <w:t>OIB: 40244056738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Petra Preradovića 73,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8.138,75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8.138,75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MULTIPRO d.o.o. za trgovinu i usluge</w:t>
            </w:r>
          </w:p>
          <w:p w:rsidR="00704B33" w:rsidRDefault="00704B33">
            <w:r>
              <w:t>OIB: 09987499274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Dr. Ivana Novaka 6, 40000 Čakovec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8.481,25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8.481,25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109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NOVINSKO-IZDAVAČKA USTANOVA JEDNOTA DARUVAR</w:t>
            </w:r>
          </w:p>
          <w:p w:rsidR="00704B33" w:rsidRDefault="00704B33">
            <w:r>
              <w:t>OIB: 60664444292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kralja Tomislava 7,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O-K-TEH društvo s ograničenom odgovornošću za trgovinu i usluge</w:t>
            </w:r>
          </w:p>
          <w:p w:rsidR="00704B33" w:rsidRDefault="00704B33">
            <w:r>
              <w:t xml:space="preserve">OIB: 37322381288 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Vučak 16 A,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19.889,21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19.889,21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OBRT DS, vl. Darijo Savi, Filipovac, Lipička 25</w:t>
            </w:r>
          </w:p>
          <w:p w:rsidR="00704B33" w:rsidRDefault="00704B33">
            <w:r>
              <w:t>OIB: 60552260636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Lipička 25, 34551 Filipovac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8.274,00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8.274,00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OBRT ZA PRIJEVOZ I POLJOPRIVREDNU PROIZVODNJU vl. Željko Gradski Kupinec</w:t>
            </w:r>
          </w:p>
          <w:p w:rsidR="00704B33" w:rsidRDefault="00704B33">
            <w:r>
              <w:t>OIB: 32183596843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Kupinec 169, 10450 Klinča Sela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7.247,34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7.247,34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ODVJETNIČKI URED DAMIR BULATOVIĆ</w:t>
            </w:r>
          </w:p>
          <w:p w:rsidR="00704B33" w:rsidRDefault="00704B33">
            <w:r>
              <w:t>OIB: 97869484928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kralja Tomislava 14,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83.125,00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83.125,00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ODVJETNIK MARINA LACKOVIĆ</w:t>
            </w:r>
          </w:p>
          <w:p w:rsidR="00704B33" w:rsidRDefault="00704B33">
            <w:r>
              <w:t>OIB: 77915759607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Stjepana Radića 14,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945,97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945,97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OKTAVIAN PLAST d.o.o. za proizvodnju, trgovinu i usluge</w:t>
            </w:r>
          </w:p>
          <w:p w:rsidR="00704B33" w:rsidRDefault="00704B33">
            <w:r>
              <w:t>OIB: 19204465274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Čulinečka cesta 236,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11.218,75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11.218,75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OPĆINA SVETI FILIP I JAKOV</w:t>
            </w:r>
          </w:p>
          <w:p w:rsidR="00704B33" w:rsidRDefault="00704B33">
            <w:r>
              <w:t>OIB: 57113796391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Obala kralja Tomislava 16, 23207 Sveti Filip i Jakov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4.577,04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4.577,04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OPREMA POD TLAKOM d.o.o. za pregled i ispitivanje opreme pod tlakom visoke razine opasnosti</w:t>
            </w:r>
          </w:p>
          <w:p w:rsidR="00704B33" w:rsidRDefault="00704B33">
            <w:r>
              <w:t xml:space="preserve">OIB: 07435417708 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kneza Branimira 22,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1.225,00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1.225,00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PAKRAC-PLIN d.o.o. za distribuciju i opskrbu plina</w:t>
            </w:r>
          </w:p>
          <w:p w:rsidR="00704B33" w:rsidRDefault="00704B33">
            <w:r>
              <w:t>OIB: 56937802546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križnog puta 18, 34550 Pakrac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8.676,26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8.676,26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119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PBZ CARD d.o.o. za poslovanje kreditnim karticama</w:t>
            </w:r>
          </w:p>
          <w:p w:rsidR="00704B33" w:rsidRDefault="00704B33">
            <w:r>
              <w:t>OIB: 28495895537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Radnička cesta 44,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22.385,42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22.385,42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t>120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PETROKEMIJA, d.d. tvornica gnojiva</w:t>
            </w:r>
          </w:p>
          <w:p w:rsidR="00704B33" w:rsidRDefault="00704B33">
            <w:r>
              <w:t>OIB: 24503685008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Aleja Vukovar 4, 44320 Kutina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1.265,88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1.265,88</w:t>
            </w:r>
          </w:p>
        </w:tc>
      </w:tr>
      <w:tr w:rsidR="00704B33" w:rsidTr="007F0A42">
        <w:trPr>
          <w:trHeight w:val="840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533E4D">
            <w:r>
              <w:lastRenderedPageBreak/>
              <w:t>121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PISMORAD dioničko društvo  za izradu raznovrsnih proizvoda namijenjenih sigurnom kretanju sudionika u prometu i ostalih proizvoda vizualne signalizacijeOIB: 33260306505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III Malešnica 12,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812,50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812,50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PNP društvo za proizvodnju, promet i usluge s ograničenom odgovornošću</w:t>
            </w:r>
          </w:p>
          <w:p w:rsidR="00704B33" w:rsidRDefault="00704B33">
            <w:r>
              <w:t xml:space="preserve">OIB: 70344239937 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Petra Svačića 2, 43280 Garešnica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50,51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50,51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POD proizvodnja opruga d.o.o.</w:t>
            </w:r>
          </w:p>
          <w:p w:rsidR="00704B33" w:rsidRDefault="00704B33">
            <w:r>
              <w:t>OIB: 03398907795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Dežanovac 234, 43500 Dežanovac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39.097,69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39.097,69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POSSUM d.o.o. za trgovinu i usluge</w:t>
            </w:r>
          </w:p>
          <w:p w:rsidR="00704B33" w:rsidRDefault="00704B33">
            <w:r>
              <w:t>OIB: 26047630059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Šestinski prilaz 26/d,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70.105,93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70.105,93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PRESOFLEX GRADNJA d.o.o. za trgovinu, proizvodnju i graditeljstvo</w:t>
            </w:r>
          </w:p>
          <w:p w:rsidR="00704B33" w:rsidRDefault="00704B33">
            <w:r>
              <w:t>OIB: 66952197279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Industrijska 30, 34000 Požega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37.227,50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37.227,50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PRIJEVOZNIK DARKO VULIĆ</w:t>
            </w:r>
          </w:p>
          <w:p w:rsidR="00704B33" w:rsidRDefault="00704B33">
            <w:r>
              <w:t>OIB: 15922652798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Slavonska 33, 44330 Nova Subocka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273.597,00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273.597,00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PRIMUS TRAVEL d.o.o. za ugostiteljstvo i turistička agencija</w:t>
            </w:r>
          </w:p>
          <w:p w:rsidR="00704B33" w:rsidRDefault="00704B33">
            <w:r>
              <w:t>OIB: 81754649575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Stjepana Ivičevića 44, 21300 Makarska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144,00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144,00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PRIVATNA SPECIJALISTIČKA ORDINACIJA MEDICINE RADA VESNA HEĆIMOVIĆ</w:t>
            </w:r>
          </w:p>
          <w:p w:rsidR="00704B33" w:rsidRDefault="00704B33">
            <w:r>
              <w:t>OIB: 35361430502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Stjepana Radića 19, 33000 Virovitica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1.070,00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1.070,00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129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PRIVREDA d.o.o. za javnu vodoopskrbu i odvodnju</w:t>
            </w:r>
          </w:p>
          <w:p w:rsidR="00704B33" w:rsidRDefault="00704B33">
            <w:r>
              <w:t>OIB: 12266526926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Gundulićeva 14, 44250 Petrinja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68.306,80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68.306,80</w:t>
            </w:r>
          </w:p>
        </w:tc>
      </w:tr>
      <w:tr w:rsidR="00704B33" w:rsidTr="007F0A42">
        <w:trPr>
          <w:trHeight w:val="2685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2E5D50">
            <w:r>
              <w:t xml:space="preserve">PRIVREDNA BANKA ZAGREB – </w:t>
            </w:r>
            <w:r w:rsidR="00704B33">
              <w:t>d.d.</w:t>
            </w:r>
          </w:p>
          <w:p w:rsidR="00704B33" w:rsidRDefault="00704B33">
            <w:r>
              <w:t>OIB: 02535697732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Radnička cesta 50,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10.360.196,68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2E5D50">
            <w:r>
              <w:t>10.360.196,68</w:t>
            </w:r>
          </w:p>
        </w:tc>
      </w:tr>
      <w:tr w:rsidR="00704B33" w:rsidTr="007F0A42">
        <w:trPr>
          <w:trHeight w:val="1260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RADNIK građevinarstvo i građevinska industrija d.d.</w:t>
            </w:r>
          </w:p>
          <w:p w:rsidR="00704B33" w:rsidRDefault="00704B33">
            <w:r>
              <w:t>OIB: 21846792292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kralja Tomislava 45, 48260 Križevci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600.787,33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2E5D50">
            <w:r>
              <w:t>600.787,33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RASCO tvornica komunalne opreme, d.o.o.</w:t>
            </w:r>
          </w:p>
          <w:p w:rsidR="00704B33" w:rsidRDefault="00704B33">
            <w:r>
              <w:lastRenderedPageBreak/>
              <w:t>OIB: 12710048305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lastRenderedPageBreak/>
              <w:t>Kolodvorska 120/b, 48350 Kalinovac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4.290,54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4.290,54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lastRenderedPageBreak/>
              <w:t>133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RAŠIĆ računovodstvo i revizija d.o.o.</w:t>
            </w:r>
          </w:p>
          <w:p w:rsidR="00704B33" w:rsidRDefault="00704B33">
            <w:r>
              <w:t>OIB: 12490253107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kralja Tomislava 16,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51.178,85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51.178,85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RESTORAN-PIZZERIA "NADA", vl. Nada Zeljković</w:t>
            </w:r>
          </w:p>
          <w:p w:rsidR="00704B33" w:rsidRDefault="00704B33">
            <w:r>
              <w:t>OIB: 87718963848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Vukovarska avenija 12, 34551 Lipik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1.274,40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1.274,40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REUS INŽENJERING d.o.o. za trgovinu i poslovne usluge</w:t>
            </w:r>
          </w:p>
          <w:p w:rsidR="00704B33" w:rsidRDefault="00704B33">
            <w:r>
              <w:t>OIB: 81915436265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Radnička cesta 27,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22.129,97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22.129,97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RO GAST RO d.o.o. za ugostiteljstvo i usluge</w:t>
            </w:r>
          </w:p>
          <w:p w:rsidR="00704B33" w:rsidRDefault="00704B33">
            <w:r>
              <w:t>OIB: 50648623695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Štefanovečka cesta 10,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191,00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191,00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SAB društvo za proizvodnju, trgovinu i usluge, uvoz-izvoz s ograničenom odg.</w:t>
            </w:r>
          </w:p>
          <w:p w:rsidR="00704B33" w:rsidRDefault="00704B33">
            <w:r>
              <w:t>OIB: 14408283449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Podborska 1b,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14.156,50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14.156,50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SAN-MET d.o.o. za trgovinu, usluge i prijevoz</w:t>
            </w:r>
          </w:p>
          <w:p w:rsidR="00704B33" w:rsidRDefault="00704B33">
            <w:r>
              <w:t>OIB: 70493028862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Josipa Jelačića 23,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74.115,85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74.115,85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139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SANITACIJA OSIJEK d.d. za dezinfekciju, dezinsekciju i deratizaciju</w:t>
            </w:r>
          </w:p>
          <w:p w:rsidR="00704B33" w:rsidRDefault="00704B33">
            <w:r>
              <w:t>OIB: 98661816049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Jarak 3, 31550 Petrijevci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1.387,50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1.387,50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SCHWARZMÜLLER CROATIA d.o.o. za proizvodnju, trgovinu i usluge</w:t>
            </w:r>
          </w:p>
          <w:p w:rsidR="00704B33" w:rsidRDefault="00704B33">
            <w:r>
              <w:t>OIB: 83274548370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Slavonska avenija 63, 10360 Sesvete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1.642,38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1.642,38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SEKUNDARNE SIROVINE d.o.o. za skupljanje, privremeno skladištenje i reciklažu posebnih kategorija neopasnog otpada</w:t>
            </w:r>
          </w:p>
          <w:p w:rsidR="00704B33" w:rsidRDefault="00704B33">
            <w:r>
              <w:t>OIB: 97677218741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Batinjani 48, 43500 Batinjani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2.250,00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2.250,00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SF-AS USLUGE d.o.o. za usluge i trgovinu</w:t>
            </w:r>
          </w:p>
          <w:p w:rsidR="00704B33" w:rsidRDefault="00704B33">
            <w:r>
              <w:t>OIB: 91408469217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Sasi 3, 10410 Sasi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722,30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722,30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SI-GRAD d.o.o. za trgovinu i građenje</w:t>
            </w:r>
          </w:p>
          <w:p w:rsidR="00704B33" w:rsidRDefault="00704B33">
            <w:r>
              <w:t>OIB: 97857029611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Ivana Gundulića 5, 44250 Mošćenica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103.375,00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103.375,00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SIROVINA d.o.o. za ekologiju i gospodarenje otpadom</w:t>
            </w:r>
          </w:p>
          <w:p w:rsidR="00704B33" w:rsidRDefault="00704B33">
            <w:r>
              <w:t>OIB: 30322785480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29. rujna 2, 43000 Bjelovar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872,00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872,00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SRCE, OBRT ZA UGOSTITELJSTVO vl. Aleksandar Šteković</w:t>
            </w:r>
          </w:p>
          <w:p w:rsidR="00704B33" w:rsidRDefault="00704B33">
            <w:r>
              <w:t>OIB: 99621862895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Kolodvorska 22,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1.827,50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1.827,50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SREDIŠNJE KLIRINŠKO DEPOZITARNO DRUŠTVO, </w:t>
            </w:r>
            <w:r>
              <w:lastRenderedPageBreak/>
              <w:t>dioničko društvo</w:t>
            </w:r>
          </w:p>
          <w:p w:rsidR="00704B33" w:rsidRDefault="00704B33">
            <w:r>
              <w:t>OIB: 64406809162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lastRenderedPageBreak/>
              <w:t>Heinzelova 62/a,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4.307,50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3.775,09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lastRenderedPageBreak/>
              <w:t>147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STROJOPROMET-ZAGREB servis, trgovina i dorada robe, d.o.o.</w:t>
            </w:r>
          </w:p>
          <w:p w:rsidR="00704B33" w:rsidRDefault="00704B33">
            <w:r>
              <w:t>OIB: 97994010225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Zagrebačka 6, 10292 Šenkovec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9.120,91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9.120,91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STRUJA MILJANOVIĆ ELEKTROINSTALATERSKI OBRT, vl. Igor Miljanović</w:t>
            </w:r>
          </w:p>
          <w:p w:rsidR="00704B33" w:rsidRDefault="00704B33">
            <w:r>
              <w:t>OIB: 14370490049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Stjepana Radića 15,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153,33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153,33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149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SUPERIOR UGOSTITELJSTVO d.o.o. za usluge</w:t>
            </w:r>
          </w:p>
          <w:p w:rsidR="00704B33" w:rsidRDefault="00704B33">
            <w:r>
              <w:t>OIB: 80972836106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Drage Ivaniševića 10 B,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177,00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177,00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TEB POSLOVNO SAVJETOVANJE d.o.o.</w:t>
            </w:r>
          </w:p>
          <w:p w:rsidR="00704B33" w:rsidRDefault="00704B33">
            <w:r>
              <w:t>OIB: 99944170669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 žrtava fašizma 15/I,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TEHIND d.o.o. za usluge i trgovinu</w:t>
            </w:r>
          </w:p>
          <w:p w:rsidR="00704B33" w:rsidRDefault="00704B33">
            <w:r>
              <w:t>OIB: 87824482767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Vladimira Varićaka 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128.798,58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128.798,58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TEHNO-PARTNER d.o.o. za trgovinu</w:t>
            </w:r>
          </w:p>
          <w:p w:rsidR="00704B33" w:rsidRDefault="00704B33">
            <w:r>
              <w:t>OIB: 37366676729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Cehovska 12, 42000 Varaždin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23.965,64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23.965,64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TELE2 d.o.o. za telekomunikacijske usluge</w:t>
            </w:r>
          </w:p>
          <w:p w:rsidR="00704B33" w:rsidRDefault="00704B33">
            <w:r>
              <w:t>OIB: 70133616033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Josipa Marohnića 1,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8.207,99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8.207,99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TITAN COMMERCE d.o.o. za trgovinu i usluge</w:t>
            </w:r>
          </w:p>
          <w:p w:rsidR="00704B33" w:rsidRDefault="00704B33">
            <w:r>
              <w:t>OIB: 56511331826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Ante Starčevića 35, 44250 Moščenica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20.000,00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20.000,00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TOI TOI d.o.o. sanitarni sistemi</w:t>
            </w:r>
          </w:p>
          <w:p w:rsidR="00704B33" w:rsidRDefault="00704B33">
            <w:r>
              <w:t>OIB: 73497369534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Kvintička 16,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1.050,00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1.050,00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TOREADOR d.o.o. za usluge, turistička agencija,</w:t>
            </w:r>
          </w:p>
          <w:p w:rsidR="00704B33" w:rsidRDefault="00704B33">
            <w:r>
              <w:t>OIB: 74949952448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Slavonska avenija 1/C,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237,50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237,50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TPZ, d.o.o. za proizvodnju, trgovinu i usluge</w:t>
            </w:r>
          </w:p>
          <w:p w:rsidR="00704B33" w:rsidRDefault="00704B33">
            <w:r>
              <w:t>OIB: 68119083236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Novoselska 25,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5.906,59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5.906,59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TRGOMETAL d.o.o. za trgovinu i proizvodnju</w:t>
            </w:r>
          </w:p>
          <w:p w:rsidR="00704B33" w:rsidRDefault="00704B33">
            <w:r>
              <w:t>OIB: 26004523816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Kovinska 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154.915,17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154.915,17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159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TRGOVAČKI OBRT "AGROS", vl. Ozren Stojčević</w:t>
            </w:r>
          </w:p>
          <w:p w:rsidR="00704B33" w:rsidRDefault="00704B33">
            <w:r>
              <w:t>OIB: 08670325762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S. Radića 45,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6.157,00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6.157,00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TÜV Croatia d.o.o. za usluge</w:t>
            </w:r>
          </w:p>
          <w:p w:rsidR="00704B33" w:rsidRDefault="00704B33">
            <w:r>
              <w:t>OIB: 64520989853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Bani 110, 10010 Buzin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35.837,96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35.837,96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VACOM d.o.o. za informatiku, trgovinu i usluge</w:t>
            </w:r>
          </w:p>
          <w:p w:rsidR="00704B33" w:rsidRDefault="00704B33">
            <w:r>
              <w:t>OIB: 83341080203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Petra Svačića 20, 43500 Daruvar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588,90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588,90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 xml:space="preserve">VALENTIĆ zajednički obrt za prijevoz, trgovinu i </w:t>
            </w:r>
            <w:r>
              <w:lastRenderedPageBreak/>
              <w:t>proizvodnju, vl. Milan Valentić i Josip Valentić</w:t>
            </w:r>
          </w:p>
          <w:p w:rsidR="00704B33" w:rsidRDefault="00704B33">
            <w:r>
              <w:t>OIB: 61633774300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lastRenderedPageBreak/>
              <w:t>Kravljak 16 A, 43532 Đulovac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29.789,38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29.789,38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lastRenderedPageBreak/>
              <w:t>163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VARGON d.o.o. za preradu plastičnih masa i obradu metala</w:t>
            </w:r>
          </w:p>
          <w:p w:rsidR="00704B33" w:rsidRDefault="00704B33">
            <w:r>
              <w:t>OIB: 12345076041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Kukuljanovo 352, 51224 Kukuljanovo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548.418,92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548.418,92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VEL-MIL-TO d.o.o. za usluge i trgovinu</w:t>
            </w:r>
          </w:p>
          <w:p w:rsidR="00704B33" w:rsidRDefault="00704B33">
            <w:r>
              <w:t>OIB: 66798666560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Zagrebačka 11, 10290 Šibice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8.925,00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8.925,00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VITA d.o.o. za proizvodnju, trgovinu i usluge</w:t>
            </w:r>
          </w:p>
          <w:p w:rsidR="00704B33" w:rsidRDefault="00704B33">
            <w:r>
              <w:t>OIB: 94385284951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grada Mainza 13,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86.000,00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86.000,00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VIZOR ekologija-zaštita-konzalting d.o.o.</w:t>
            </w:r>
          </w:p>
          <w:p w:rsidR="00704B33" w:rsidRDefault="00704B33">
            <w:r>
              <w:t>OIB: 28579840610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Koprivnička 1, 42000 Varaždin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6.000,00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6.000,00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VODOPRIVREDA - NOVA GRADIŠKA, d. d. za vodnogospodarsku djelatnost</w:t>
            </w:r>
          </w:p>
          <w:p w:rsidR="00704B33" w:rsidRDefault="00704B33">
            <w:r>
              <w:t>OIB: 46866168231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Juraja Haulika 12, 35400 Nova Gradiška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109.774,60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109.774,60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VODOPRIVREDA LONJA-ZELINA, d.d.d. za vodnogospodarsku djelatnost</w:t>
            </w:r>
          </w:p>
          <w:p w:rsidR="00704B33" w:rsidRDefault="00704B33">
            <w:r>
              <w:t>OIB: 27771576344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Zagrebačka 35, 10370 Dugo Selo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20.000,00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20.000,00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169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VODOPRIVREDA VINKOVCI, d.d. za vodnogospodarsku djelatnost</w:t>
            </w:r>
          </w:p>
          <w:p w:rsidR="00704B33" w:rsidRDefault="00704B33">
            <w:r>
              <w:t>OIB: 27870534650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Zalužje 7, 32100 Vinkovci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24.454,08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24.454,08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170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VODOPRIVREDNE USLUŽNE DJELATNOSTI d.o.o. za održavanje objekta i pružanje ugostiteljskih usluga</w:t>
            </w:r>
          </w:p>
          <w:p w:rsidR="00704B33" w:rsidRDefault="00704B33">
            <w:r>
              <w:t>OIB: 20060544953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 grada Vukovara 220,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213,50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213,50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171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VODOSKOK d.d. za trgovinu i usluge</w:t>
            </w:r>
          </w:p>
          <w:p w:rsidR="00704B33" w:rsidRDefault="00704B33">
            <w:r>
              <w:t>OIB: 34134218058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Čulinečka cesta 221 C,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35.515,21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35.515,21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172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Vučna služba " FILIPČIĆ ", vl. Senka Filipčić</w:t>
            </w:r>
          </w:p>
          <w:p w:rsidR="00704B33" w:rsidRDefault="00704B33">
            <w:r>
              <w:t xml:space="preserve">OIB: 51517220644 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A.Hebranga 48, 43290 Grubišno Polje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1.352,00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1.352,00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173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WIENER OSIGURANJE VIENNA INSURANCE GROUP dioničko društvo za osiguranje</w:t>
            </w:r>
          </w:p>
          <w:p w:rsidR="00704B33" w:rsidRDefault="00704B33">
            <w:r>
              <w:t>OIB: 52848403362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Slovenska ulica 24,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14.994,12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13.610,95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174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WÜRTH-HRVATSKA d.o.o. za trgovinu, usluge i zastupanje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Franje Lučića 32,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3.149,87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3.149,87 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175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ZAGREBAČKI TRANSPORTI d.o.o. za prijevoz</w:t>
            </w:r>
          </w:p>
          <w:p w:rsidR="00704B33" w:rsidRDefault="00704B33">
            <w:r>
              <w:t>OIB: 04848193733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Zagrebačka ulica 2A, 10370 Leprovica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4.142,66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4.142,66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176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ZAGREBPETROL, proizvodnja, trgovina i usluge, d.o.o.</w:t>
            </w:r>
          </w:p>
          <w:p w:rsidR="00704B33" w:rsidRDefault="00704B33">
            <w:r>
              <w:lastRenderedPageBreak/>
              <w:t>OIB: 04289142943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lastRenderedPageBreak/>
              <w:t>Črnomerec 38,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1.150,00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1.150,00</w:t>
            </w:r>
          </w:p>
        </w:tc>
      </w:tr>
      <w:tr w:rsidR="00704B33" w:rsidTr="007F0A42">
        <w:trPr>
          <w:trHeight w:val="1155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lastRenderedPageBreak/>
              <w:t>177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ZAVOD ZA ISTRAŽIVANJE I RAZVOJ SIGURNOSTI d.o.o. za sigurnost na radu, zaštitu od požara i eksplozije, zaštitu i unapređenje čovjekove okoline te sigurnost u prometu</w:t>
            </w:r>
          </w:p>
          <w:p w:rsidR="00704B33" w:rsidRDefault="00704B33">
            <w:r>
              <w:t>OIB: 05494093403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Ulica grada Vukovara 68,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420,00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420,00</w:t>
            </w:r>
          </w:p>
        </w:tc>
      </w:tr>
      <w:tr w:rsidR="00704B33" w:rsidTr="007F0A42">
        <w:trPr>
          <w:trHeight w:val="702"/>
        </w:trPr>
        <w:tc>
          <w:tcPr>
            <w:tcW w:w="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115170">
            <w:r>
              <w:t>178</w:t>
            </w:r>
            <w:r w:rsidR="00704B33">
              <w:t>.</w:t>
            </w:r>
          </w:p>
        </w:tc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ZITO društvo s ograničenom odgovornošću za usluge, ugostiteljstvo i trgovinu d.o.o.</w:t>
            </w:r>
          </w:p>
          <w:p w:rsidR="00704B33" w:rsidRDefault="00704B33">
            <w:r>
              <w:t>OIB: 34340278848</w:t>
            </w:r>
          </w:p>
        </w:tc>
        <w:tc>
          <w:tcPr>
            <w:tcW w:w="2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04B33" w:rsidRDefault="00704B33">
            <w:r>
              <w:t>Ivanićgradska 32, 10000 Zagreb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 xml:space="preserve">5.465,00 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704B33" w:rsidRDefault="00704B33">
            <w:r>
              <w:t> 5.465,00</w:t>
            </w:r>
          </w:p>
        </w:tc>
      </w:tr>
      <w:tr w:rsidR="00D00EA3" w:rsidTr="00D00EA3">
        <w:trPr>
          <w:trHeight w:val="702"/>
        </w:trPr>
        <w:tc>
          <w:tcPr>
            <w:tcW w:w="817" w:type="dxa"/>
            <w:noWrap/>
            <w:hideMark/>
          </w:tcPr>
          <w:p w:rsidR="00D00EA3" w:rsidP="00D72EC2" w:rsidRDefault="00D00EA3">
            <w:r>
              <w:t>179.</w:t>
            </w:r>
          </w:p>
        </w:tc>
        <w:tc>
          <w:tcPr>
            <w:tcW w:w="2977" w:type="dxa"/>
            <w:gridSpan w:val="2"/>
            <w:hideMark/>
          </w:tcPr>
          <w:p w:rsidR="00D00EA3" w:rsidP="00D72EC2" w:rsidRDefault="00D00EA3">
            <w:r>
              <w:t>Ribnjačarstvo</w:t>
            </w:r>
          </w:p>
          <w:p w:rsidR="00D00EA3" w:rsidP="00D72EC2" w:rsidRDefault="00D00EA3">
            <w:r>
              <w:t>Končanica d.d.</w:t>
            </w:r>
          </w:p>
          <w:p w:rsidR="00D00EA3" w:rsidP="00D72EC2" w:rsidRDefault="00D00EA3">
            <w:r>
              <w:t>OIB: 16935091861</w:t>
            </w:r>
          </w:p>
        </w:tc>
        <w:tc>
          <w:tcPr>
            <w:tcW w:w="1843" w:type="dxa"/>
            <w:gridSpan w:val="2"/>
            <w:hideMark/>
          </w:tcPr>
          <w:p w:rsidR="00D00EA3" w:rsidP="00D72EC2" w:rsidRDefault="00D00EA3">
            <w:r>
              <w:t>Končanica</w:t>
            </w:r>
          </w:p>
          <w:p w:rsidR="00D00EA3" w:rsidP="00D72EC2" w:rsidRDefault="00D00EA3">
            <w:r>
              <w:t>488</w:t>
            </w:r>
          </w:p>
        </w:tc>
        <w:tc>
          <w:tcPr>
            <w:tcW w:w="283" w:type="dxa"/>
            <w:gridSpan w:val="2"/>
            <w:noWrap/>
            <w:hideMark/>
          </w:tcPr>
          <w:p w:rsidR="00D00EA3" w:rsidP="00D72EC2" w:rsidRDefault="00D00EA3"/>
        </w:tc>
        <w:tc>
          <w:tcPr>
            <w:tcW w:w="1985" w:type="dxa"/>
            <w:noWrap/>
            <w:hideMark/>
          </w:tcPr>
          <w:p w:rsidR="00D00EA3" w:rsidP="00D72EC2" w:rsidRDefault="00D00EA3">
            <w:r>
              <w:t>6.139.059,70</w:t>
            </w:r>
          </w:p>
        </w:tc>
        <w:tc>
          <w:tcPr>
            <w:tcW w:w="1559" w:type="dxa"/>
            <w:gridSpan w:val="2"/>
            <w:noWrap/>
            <w:hideMark/>
          </w:tcPr>
          <w:p w:rsidR="00D00EA3" w:rsidP="00D00EA3" w:rsidRDefault="00D00EA3">
            <w:r>
              <w:t xml:space="preserve"> 6.139.059,70</w:t>
            </w:r>
          </w:p>
        </w:tc>
        <w:tc>
          <w:tcPr>
            <w:tcW w:w="283" w:type="dxa"/>
            <w:hideMark/>
          </w:tcPr>
          <w:p w:rsidR="00D00EA3" w:rsidP="00D72EC2" w:rsidRDefault="00D00EA3"/>
        </w:tc>
        <w:tc>
          <w:tcPr>
            <w:tcW w:w="288" w:type="dxa"/>
            <w:hideMark/>
          </w:tcPr>
          <w:p w:rsidR="00D00EA3" w:rsidP="00D72EC2" w:rsidRDefault="00D00EA3"/>
        </w:tc>
      </w:tr>
    </w:tbl>
    <w:p w:rsidR="00C62F43" w:rsidP="00792273" w:rsidRDefault="00C62F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62F43" w:rsidP="00792273" w:rsidRDefault="00C62F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62F43" w:rsidP="00270D35" w:rsidRDefault="00270D35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Tražbine djelomično priznate</w:t>
      </w:r>
      <w:r w:rsidR="00AE4EF2">
        <w:rPr>
          <w:rFonts w:ascii="Times New Roman" w:hAnsi="Times New Roman" w:cs="Times New Roman"/>
          <w:sz w:val="24"/>
          <w:szCs w:val="24"/>
        </w:rPr>
        <w:t xml:space="preserve"> i djelomično osporene od strane dužnika i povjerenika</w:t>
      </w:r>
    </w:p>
    <w:p w:rsidR="003872EE" w:rsidP="003872EE" w:rsidRDefault="003872EE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035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34"/>
        <w:gridCol w:w="1275"/>
        <w:gridCol w:w="14"/>
        <w:gridCol w:w="1369"/>
        <w:gridCol w:w="35"/>
        <w:gridCol w:w="1559"/>
        <w:gridCol w:w="1418"/>
        <w:gridCol w:w="1417"/>
        <w:gridCol w:w="851"/>
        <w:gridCol w:w="42"/>
        <w:gridCol w:w="1521"/>
      </w:tblGrid>
      <w:tr w:rsidR="00A32ECF" w:rsidTr="00A32ECF">
        <w:trPr>
          <w:trHeight w:val="1455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 / Naziv vjerovni-ka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Adresa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Iznos prijavljene tražbine u kunama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Iznos priznate tražbine u kunama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Iznos osporene tražbine u kunama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Ospo</w:t>
            </w:r>
            <w:r w:rsidR="00A32ECF">
              <w:rPr>
                <w:b/>
                <w:bCs/>
              </w:rPr>
              <w:t>-</w:t>
            </w:r>
            <w:r>
              <w:rPr>
                <w:b/>
                <w:bCs/>
              </w:rPr>
              <w:t>ra</w:t>
            </w:r>
            <w:r w:rsidR="00A32ECF">
              <w:rPr>
                <w:b/>
                <w:bCs/>
              </w:rPr>
              <w:t>va</w:t>
            </w:r>
            <w:r>
              <w:rPr>
                <w:b/>
                <w:bCs/>
              </w:rPr>
              <w:t>telj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3872EE" w:rsidP="00A32ECF" w:rsidRDefault="003872EE">
            <w:pPr>
              <w:rPr>
                <w:b/>
                <w:bCs/>
              </w:rPr>
            </w:pPr>
            <w:r>
              <w:rPr>
                <w:b/>
                <w:bCs/>
              </w:rPr>
              <w:t>Razlog osporavanja</w:t>
            </w:r>
          </w:p>
        </w:tc>
      </w:tr>
      <w:tr w:rsidR="004913F7" w:rsidTr="00A32ECF">
        <w:trPr>
          <w:trHeight w:val="702"/>
        </w:trPr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913F7" w:rsidP="00984ED6" w:rsidRDefault="004913F7">
            <w:r>
              <w:t>1.ANET zastupanje i prodaja d.o.o.</w:t>
            </w:r>
          </w:p>
          <w:p w:rsidR="004913F7" w:rsidP="00984ED6" w:rsidRDefault="004913F7">
            <w:r>
              <w:t>OIB:00845362393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913F7" w:rsidP="00984ED6" w:rsidRDefault="004913F7">
            <w:r>
              <w:t>Kovinska 4A, 10000 Zagreb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4913F7" w:rsidP="00984ED6" w:rsidRDefault="004913F7">
            <w:r>
              <w:t xml:space="preserve">8.761,29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4913F7" w:rsidP="00984ED6" w:rsidRDefault="004913F7">
            <w:r>
              <w:t> 7.702,54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4913F7" w:rsidP="00984ED6" w:rsidRDefault="004913F7">
            <w:r>
              <w:t> 1.058,75</w:t>
            </w:r>
          </w:p>
        </w:tc>
        <w:tc>
          <w:tcPr>
            <w:tcW w:w="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913F7" w:rsidP="00984ED6" w:rsidRDefault="004913F7">
            <w:r>
              <w:t>Dužnik</w:t>
            </w:r>
          </w:p>
          <w:p w:rsidR="004913F7" w:rsidP="00A32ECF" w:rsidRDefault="004913F7">
            <w:r>
              <w:t>Povje</w:t>
            </w:r>
            <w:r w:rsidR="00504B4E">
              <w:t>-</w:t>
            </w:r>
            <w:r w:rsidR="00A32ECF">
              <w:t>r</w:t>
            </w:r>
            <w:r>
              <w:t>enik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913F7" w:rsidP="00984ED6" w:rsidRDefault="004913F7">
            <w:pPr>
              <w:jc w:val="both"/>
            </w:pPr>
            <w:r>
              <w:t>Osporeni dio potraživanja podmiren je prije podnošenja prijedloga za otvaranje predstečajnog postupka, ali nije usklađeno u poslovnim knjigama.</w:t>
            </w:r>
          </w:p>
        </w:tc>
      </w:tr>
      <w:tr w:rsidR="002025A8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2025A8" w:rsidP="00984ED6" w:rsidRDefault="002D3C51">
            <w:r>
              <w:t>2</w:t>
            </w:r>
            <w:r w:rsidR="002025A8">
              <w:t>.DARKOM VODOOPSKRBA I ODVODNJA d.o.o. za vodoopskrbu i odvodnju</w:t>
            </w:r>
          </w:p>
          <w:p w:rsidR="002025A8" w:rsidP="00984ED6" w:rsidRDefault="002025A8">
            <w:r>
              <w:t>OIB: 07083287411</w:t>
            </w:r>
          </w:p>
        </w:tc>
        <w:tc>
          <w:tcPr>
            <w:tcW w:w="1369" w:type="dxa"/>
            <w:hideMark/>
          </w:tcPr>
          <w:p w:rsidR="002025A8" w:rsidP="00984ED6" w:rsidRDefault="002025A8">
            <w:r>
              <w:t>Josipa Kozarca 19, 43500 Daruvar</w:t>
            </w:r>
          </w:p>
        </w:tc>
        <w:tc>
          <w:tcPr>
            <w:tcW w:w="1594" w:type="dxa"/>
            <w:gridSpan w:val="2"/>
            <w:noWrap/>
            <w:hideMark/>
          </w:tcPr>
          <w:p w:rsidR="002025A8" w:rsidP="00984ED6" w:rsidRDefault="002025A8">
            <w:r>
              <w:t>89.077,21</w:t>
            </w:r>
          </w:p>
        </w:tc>
        <w:tc>
          <w:tcPr>
            <w:tcW w:w="1418" w:type="dxa"/>
            <w:noWrap/>
            <w:hideMark/>
          </w:tcPr>
          <w:p w:rsidR="002025A8" w:rsidP="00984ED6" w:rsidRDefault="002025A8">
            <w:r>
              <w:t>77.680,99</w:t>
            </w:r>
          </w:p>
        </w:tc>
        <w:tc>
          <w:tcPr>
            <w:tcW w:w="1417" w:type="dxa"/>
            <w:noWrap/>
            <w:hideMark/>
          </w:tcPr>
          <w:p w:rsidR="002025A8" w:rsidP="00984ED6" w:rsidRDefault="002025A8">
            <w:r>
              <w:t>9.640,38</w:t>
            </w:r>
          </w:p>
        </w:tc>
        <w:tc>
          <w:tcPr>
            <w:tcW w:w="893" w:type="dxa"/>
            <w:gridSpan w:val="2"/>
            <w:hideMark/>
          </w:tcPr>
          <w:p w:rsidR="002025A8" w:rsidP="00984ED6" w:rsidRDefault="002025A8">
            <w:r>
              <w:t>Dužnik</w:t>
            </w:r>
          </w:p>
          <w:p w:rsidR="002025A8" w:rsidP="00984ED6" w:rsidRDefault="002025A8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2025A8" w:rsidP="00984ED6" w:rsidRDefault="002025A8">
            <w:pPr>
              <w:jc w:val="both"/>
            </w:pPr>
            <w:r>
              <w:t xml:space="preserve">Dužnik smatra da je došlo do pogreške u izračunu i prijavi vjerovnika. Nije sporna glavnica u iznosu od 69.796,41 kn i kamate od 7.884,58 kn. Međutim, </w:t>
            </w:r>
            <w:r>
              <w:lastRenderedPageBreak/>
              <w:t>dužnik ne zna na što se odnosi razlika potraživanja.</w:t>
            </w:r>
          </w:p>
        </w:tc>
      </w:tr>
      <w:tr w:rsidR="002025A8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2025A8" w:rsidP="00984ED6" w:rsidRDefault="002D3C51">
            <w:r>
              <w:lastRenderedPageBreak/>
              <w:t>3</w:t>
            </w:r>
            <w:r w:rsidR="002025A8">
              <w:t>.DAVOR ROHLIK</w:t>
            </w:r>
          </w:p>
          <w:p w:rsidR="002025A8" w:rsidP="00984ED6" w:rsidRDefault="002025A8">
            <w:r>
              <w:t>OIB: 83403909937</w:t>
            </w:r>
          </w:p>
        </w:tc>
        <w:tc>
          <w:tcPr>
            <w:tcW w:w="1369" w:type="dxa"/>
            <w:hideMark/>
          </w:tcPr>
          <w:p w:rsidR="002025A8" w:rsidP="00984ED6" w:rsidRDefault="002025A8">
            <w:r>
              <w:t>Trg dr. Franje Tuđmana 4, 43500 Daruvar</w:t>
            </w:r>
          </w:p>
        </w:tc>
        <w:tc>
          <w:tcPr>
            <w:tcW w:w="1594" w:type="dxa"/>
            <w:gridSpan w:val="2"/>
            <w:noWrap/>
            <w:hideMark/>
          </w:tcPr>
          <w:p w:rsidR="002025A8" w:rsidP="00984ED6" w:rsidRDefault="002025A8">
            <w:r>
              <w:t>3.058.093,15</w:t>
            </w:r>
          </w:p>
        </w:tc>
        <w:tc>
          <w:tcPr>
            <w:tcW w:w="1418" w:type="dxa"/>
            <w:noWrap/>
            <w:hideMark/>
          </w:tcPr>
          <w:p w:rsidR="002025A8" w:rsidP="00984ED6" w:rsidRDefault="002025A8">
            <w:r>
              <w:t>1.050.000,00</w:t>
            </w:r>
          </w:p>
        </w:tc>
        <w:tc>
          <w:tcPr>
            <w:tcW w:w="1417" w:type="dxa"/>
            <w:noWrap/>
            <w:hideMark/>
          </w:tcPr>
          <w:p w:rsidR="002025A8" w:rsidP="00984ED6" w:rsidRDefault="002025A8">
            <w:r>
              <w:t>2.008.093,15</w:t>
            </w:r>
          </w:p>
        </w:tc>
        <w:tc>
          <w:tcPr>
            <w:tcW w:w="893" w:type="dxa"/>
            <w:gridSpan w:val="2"/>
            <w:hideMark/>
          </w:tcPr>
          <w:p w:rsidR="002025A8" w:rsidP="00984ED6" w:rsidRDefault="002025A8">
            <w:r>
              <w:t>Dužnik</w:t>
            </w:r>
          </w:p>
          <w:p w:rsidR="002025A8" w:rsidP="00984ED6" w:rsidRDefault="002025A8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2025A8" w:rsidP="00984ED6" w:rsidRDefault="002025A8">
            <w:pPr>
              <w:jc w:val="both"/>
            </w:pPr>
            <w:r>
              <w:t>Vjerovnik je prijavio uvjetnu tražbinu po osnovi jamstava za obveze dužnika, i to po osnovi glavnice iz ugovora o pozajmici od 07.11.2017.g. i ugovora o zasnivanju založnog prava od 29.01.2018.g.  Uvidom u ugovor o pozajmici od 07.11.2017.g. vidljivo je da glavnica iznosi 250.000,00 kn, a iz Ugovora o zasnivanju založnog prava od 29.01.2018.g. 800.000,00 kn. Stoga je vjerovniku priznat iznos od 1.050.000,00 kn, dok je razlika osporena.</w:t>
            </w:r>
          </w:p>
        </w:tc>
      </w:tr>
      <w:tr w:rsidR="00281596" w:rsidTr="00A32ECF">
        <w:trPr>
          <w:trHeight w:val="1440"/>
        </w:trPr>
        <w:tc>
          <w:tcPr>
            <w:tcW w:w="1823" w:type="dxa"/>
            <w:gridSpan w:val="3"/>
            <w:hideMark/>
          </w:tcPr>
          <w:p w:rsidR="00281596" w:rsidP="00984ED6" w:rsidRDefault="002D3C51">
            <w:r>
              <w:t>4</w:t>
            </w:r>
            <w:r w:rsidR="00281596">
              <w:t>.ERSTE&amp;STEIERMÄRKISCHE BANK dioničko društvo</w:t>
            </w:r>
          </w:p>
          <w:p w:rsidR="00281596" w:rsidP="00984ED6" w:rsidRDefault="00281596">
            <w:r>
              <w:t>OIB: 23057039320</w:t>
            </w:r>
          </w:p>
        </w:tc>
        <w:tc>
          <w:tcPr>
            <w:tcW w:w="1369" w:type="dxa"/>
            <w:hideMark/>
          </w:tcPr>
          <w:p w:rsidR="00281596" w:rsidP="00984ED6" w:rsidRDefault="00281596">
            <w:r>
              <w:t>Jadranski trg 3a, 51000 Rijeka</w:t>
            </w:r>
          </w:p>
        </w:tc>
        <w:tc>
          <w:tcPr>
            <w:tcW w:w="1594" w:type="dxa"/>
            <w:gridSpan w:val="2"/>
            <w:noWrap/>
            <w:hideMark/>
          </w:tcPr>
          <w:p w:rsidR="00281596" w:rsidP="00984ED6" w:rsidRDefault="00281596">
            <w:r>
              <w:t>2.383.876,35</w:t>
            </w:r>
          </w:p>
        </w:tc>
        <w:tc>
          <w:tcPr>
            <w:tcW w:w="1418" w:type="dxa"/>
            <w:noWrap/>
            <w:hideMark/>
          </w:tcPr>
          <w:p w:rsidR="00281596" w:rsidP="00984ED6" w:rsidRDefault="00281596">
            <w:r>
              <w:t>506.902,87</w:t>
            </w:r>
          </w:p>
        </w:tc>
        <w:tc>
          <w:tcPr>
            <w:tcW w:w="1417" w:type="dxa"/>
            <w:noWrap/>
            <w:hideMark/>
          </w:tcPr>
          <w:p w:rsidR="00281596" w:rsidP="00984ED6" w:rsidRDefault="00281596">
            <w:r>
              <w:t>539.823,17</w:t>
            </w:r>
          </w:p>
        </w:tc>
        <w:tc>
          <w:tcPr>
            <w:tcW w:w="893" w:type="dxa"/>
            <w:gridSpan w:val="2"/>
            <w:hideMark/>
          </w:tcPr>
          <w:p w:rsidR="00281596" w:rsidP="00984ED6" w:rsidRDefault="00281596">
            <w:r>
              <w:t>Dužnik</w:t>
            </w:r>
          </w:p>
          <w:p w:rsidR="0088074B" w:rsidP="00984ED6" w:rsidRDefault="00281596">
            <w:r>
              <w:t>Povje</w:t>
            </w:r>
            <w:r w:rsidR="0088074B">
              <w:t>-</w:t>
            </w:r>
          </w:p>
          <w:p w:rsidR="00281596" w:rsidP="00984ED6" w:rsidRDefault="00281596">
            <w:r>
              <w:t>renik</w:t>
            </w:r>
          </w:p>
        </w:tc>
        <w:tc>
          <w:tcPr>
            <w:tcW w:w="1521" w:type="dxa"/>
            <w:hideMark/>
          </w:tcPr>
          <w:p w:rsidR="00281596" w:rsidP="00984ED6" w:rsidRDefault="00281596">
            <w:r>
              <w:t xml:space="preserve">Vjerovnik je prijavio potraživanje u iznosu od 2.383.876,35 kn. Dospjele obveze iznose </w:t>
            </w:r>
            <w:r>
              <w:lastRenderedPageBreak/>
              <w:t>ukupno 1.046.726,04 kn. Od dospjelih obveza dužnik osporava iznos od 539.823,17 kn koji je naplaćen od jamca Ribnjačarstvo Končanica d.d. po osnovi OV-4875/19.</w:t>
            </w:r>
          </w:p>
          <w:p w:rsidR="00281596" w:rsidP="00984ED6" w:rsidRDefault="00281596">
            <w:r>
              <w:t>Dužnik se ne očituje o nedospjelih 1.337.150,31 kn budući da nedospjele tražbine nisu obuhvaćene predstečajnom nagodbom.</w:t>
            </w:r>
          </w:p>
        </w:tc>
      </w:tr>
      <w:tr w:rsidR="00B030B2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B030B2" w:rsidP="00984ED6" w:rsidRDefault="002D3C51">
            <w:r>
              <w:lastRenderedPageBreak/>
              <w:t>5</w:t>
            </w:r>
            <w:r w:rsidR="00B030B2">
              <w:t>.GUMIIMPEX - GUMI RECIKLAŽA I PROIZVODNJA d.o.o. za proizvodnju, reciklažu i usluge</w:t>
            </w:r>
          </w:p>
          <w:p w:rsidR="00B030B2" w:rsidP="00984ED6" w:rsidRDefault="00B030B2">
            <w:r>
              <w:t>OIB: 82298562620</w:t>
            </w:r>
          </w:p>
        </w:tc>
        <w:tc>
          <w:tcPr>
            <w:tcW w:w="1369" w:type="dxa"/>
            <w:hideMark/>
          </w:tcPr>
          <w:p w:rsidR="00B030B2" w:rsidP="00984ED6" w:rsidRDefault="00B030B2">
            <w:r>
              <w:t>Pavleka Miškine 64c, 42000 Varaždin</w:t>
            </w:r>
          </w:p>
        </w:tc>
        <w:tc>
          <w:tcPr>
            <w:tcW w:w="1594" w:type="dxa"/>
            <w:gridSpan w:val="2"/>
            <w:noWrap/>
            <w:hideMark/>
          </w:tcPr>
          <w:p w:rsidR="00B030B2" w:rsidP="00984ED6" w:rsidRDefault="00B030B2">
            <w:r>
              <w:t>88.239,38</w:t>
            </w:r>
          </w:p>
        </w:tc>
        <w:tc>
          <w:tcPr>
            <w:tcW w:w="1418" w:type="dxa"/>
            <w:noWrap/>
            <w:hideMark/>
          </w:tcPr>
          <w:p w:rsidR="00B030B2" w:rsidP="00984ED6" w:rsidRDefault="00B030B2">
            <w:r>
              <w:t>87.069,38</w:t>
            </w:r>
          </w:p>
        </w:tc>
        <w:tc>
          <w:tcPr>
            <w:tcW w:w="1417" w:type="dxa"/>
            <w:noWrap/>
            <w:hideMark/>
          </w:tcPr>
          <w:p w:rsidR="00B030B2" w:rsidP="00984ED6" w:rsidRDefault="00B030B2">
            <w:r>
              <w:t>1.170,00</w:t>
            </w:r>
          </w:p>
        </w:tc>
        <w:tc>
          <w:tcPr>
            <w:tcW w:w="893" w:type="dxa"/>
            <w:gridSpan w:val="2"/>
            <w:hideMark/>
          </w:tcPr>
          <w:p w:rsidR="00B030B2" w:rsidP="00984ED6" w:rsidRDefault="00B030B2">
            <w:r>
              <w:t>Dužnik</w:t>
            </w:r>
          </w:p>
          <w:p w:rsidR="00B030B2" w:rsidP="00984ED6" w:rsidRDefault="00B030B2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B030B2" w:rsidP="00984ED6" w:rsidRDefault="00B030B2">
            <w:r>
              <w:t>Dužnik je osporio račun u iznosu od 1.170,00 kn jer smatra da ne postoji obveza istog po predmetnom računu.</w:t>
            </w:r>
          </w:p>
        </w:tc>
      </w:tr>
      <w:tr w:rsidR="005B50AF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5B50AF" w:rsidP="00984ED6" w:rsidRDefault="002D3C51">
            <w:r>
              <w:t>6</w:t>
            </w:r>
            <w:r w:rsidR="00E932BA">
              <w:t>.</w:t>
            </w:r>
            <w:r w:rsidR="005B50AF">
              <w:t>HRVATSKE AUTOCESTE d.o.o., za upravljenje, građenje i održavanje autocesta</w:t>
            </w:r>
          </w:p>
          <w:p w:rsidR="005B50AF" w:rsidP="00984ED6" w:rsidRDefault="005B50AF">
            <w:r>
              <w:t>OIB: 57500462912</w:t>
            </w:r>
          </w:p>
        </w:tc>
        <w:tc>
          <w:tcPr>
            <w:tcW w:w="1369" w:type="dxa"/>
            <w:hideMark/>
          </w:tcPr>
          <w:p w:rsidR="005B50AF" w:rsidP="00984ED6" w:rsidRDefault="005B50AF">
            <w:r>
              <w:t>Širolina ulica 4, 10000 Zagreb</w:t>
            </w:r>
          </w:p>
        </w:tc>
        <w:tc>
          <w:tcPr>
            <w:tcW w:w="1594" w:type="dxa"/>
            <w:gridSpan w:val="2"/>
            <w:noWrap/>
            <w:hideMark/>
          </w:tcPr>
          <w:p w:rsidR="005B50AF" w:rsidP="00984ED6" w:rsidRDefault="005B50AF">
            <w:r>
              <w:t>457,73 kn</w:t>
            </w:r>
          </w:p>
        </w:tc>
        <w:tc>
          <w:tcPr>
            <w:tcW w:w="1418" w:type="dxa"/>
            <w:noWrap/>
            <w:hideMark/>
          </w:tcPr>
          <w:p w:rsidR="005B50AF" w:rsidP="00984ED6" w:rsidRDefault="005B50AF">
            <w:r>
              <w:t> 365,00</w:t>
            </w:r>
          </w:p>
        </w:tc>
        <w:tc>
          <w:tcPr>
            <w:tcW w:w="1417" w:type="dxa"/>
            <w:noWrap/>
            <w:hideMark/>
          </w:tcPr>
          <w:p w:rsidR="005B50AF" w:rsidP="00984ED6" w:rsidRDefault="005B50AF">
            <w:r>
              <w:t> 92,73</w:t>
            </w:r>
          </w:p>
        </w:tc>
        <w:tc>
          <w:tcPr>
            <w:tcW w:w="893" w:type="dxa"/>
            <w:gridSpan w:val="2"/>
            <w:hideMark/>
          </w:tcPr>
          <w:p w:rsidR="005B50AF" w:rsidP="00984ED6" w:rsidRDefault="005B50AF">
            <w:r>
              <w:t>Dužnik</w:t>
            </w:r>
          </w:p>
          <w:p w:rsidR="005B50AF" w:rsidP="00984ED6" w:rsidRDefault="005B50AF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5B50AF" w:rsidP="00984ED6" w:rsidRDefault="005B50AF">
            <w:r>
              <w:t>Dio tražbine podmiren. Naplaćeno automatski putem PBZ American express kartice.</w:t>
            </w:r>
          </w:p>
        </w:tc>
      </w:tr>
      <w:tr w:rsidR="00580E84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580E84" w:rsidP="00984ED6" w:rsidRDefault="002D3C51">
            <w:r>
              <w:t>7</w:t>
            </w:r>
            <w:r w:rsidR="00580E84">
              <w:t xml:space="preserve">.KOLEKTOR KOLING d.o.o.inženjering, instalacije, proizvodnja, Glavna podružnica </w:t>
            </w:r>
            <w:r w:rsidR="00580E84">
              <w:lastRenderedPageBreak/>
              <w:t>Petrinja</w:t>
            </w:r>
          </w:p>
          <w:p w:rsidR="00580E84" w:rsidP="00984ED6" w:rsidRDefault="00580E84">
            <w:r>
              <w:t>OIB: 96766019518</w:t>
            </w:r>
          </w:p>
        </w:tc>
        <w:tc>
          <w:tcPr>
            <w:tcW w:w="1369" w:type="dxa"/>
            <w:hideMark/>
          </w:tcPr>
          <w:p w:rsidR="00580E84" w:rsidP="00984ED6" w:rsidRDefault="00580E84">
            <w:r>
              <w:lastRenderedPageBreak/>
              <w:t>Voćarska 11, 44250 Petrinja</w:t>
            </w:r>
          </w:p>
        </w:tc>
        <w:tc>
          <w:tcPr>
            <w:tcW w:w="1594" w:type="dxa"/>
            <w:gridSpan w:val="2"/>
            <w:noWrap/>
            <w:hideMark/>
          </w:tcPr>
          <w:p w:rsidR="00580E84" w:rsidP="00984ED6" w:rsidRDefault="00580E84">
            <w:r>
              <w:t xml:space="preserve">1.781.114,32 </w:t>
            </w:r>
          </w:p>
        </w:tc>
        <w:tc>
          <w:tcPr>
            <w:tcW w:w="1418" w:type="dxa"/>
            <w:noWrap/>
            <w:hideMark/>
          </w:tcPr>
          <w:p w:rsidR="00580E84" w:rsidP="00984ED6" w:rsidRDefault="00580E84">
            <w:r>
              <w:t> 998.451,00</w:t>
            </w:r>
          </w:p>
        </w:tc>
        <w:tc>
          <w:tcPr>
            <w:tcW w:w="1417" w:type="dxa"/>
            <w:noWrap/>
            <w:hideMark/>
          </w:tcPr>
          <w:p w:rsidR="00580E84" w:rsidP="00984ED6" w:rsidRDefault="00580E84">
            <w:r>
              <w:t> 782.663,32</w:t>
            </w:r>
          </w:p>
        </w:tc>
        <w:tc>
          <w:tcPr>
            <w:tcW w:w="893" w:type="dxa"/>
            <w:gridSpan w:val="2"/>
            <w:hideMark/>
          </w:tcPr>
          <w:p w:rsidR="00580E84" w:rsidP="00984ED6" w:rsidRDefault="00580E84">
            <w:r>
              <w:t>Dužnik</w:t>
            </w:r>
          </w:p>
          <w:p w:rsidR="00580E84" w:rsidP="00984ED6" w:rsidRDefault="00580E84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580E84" w:rsidP="00984ED6" w:rsidRDefault="00580E84">
            <w:r>
              <w:t xml:space="preserve">Vjerovnik i dužnik su izvršili prijeboj međusobnih dospjelih potraživanja u visini od </w:t>
            </w:r>
            <w:r>
              <w:lastRenderedPageBreak/>
              <w:t>513.785,33 kn, a vjerovnik je stornirao račun u iznosu od 268.877,99 kn.</w:t>
            </w:r>
          </w:p>
        </w:tc>
      </w:tr>
      <w:tr w:rsidR="00177E69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177E69" w:rsidP="00984ED6" w:rsidRDefault="002D3C51">
            <w:r>
              <w:lastRenderedPageBreak/>
              <w:t>8</w:t>
            </w:r>
            <w:r w:rsidR="00177E69">
              <w:t>.MINISTARSTVO FINANCIJA - POREZNA UPRAVA</w:t>
            </w:r>
          </w:p>
          <w:p w:rsidR="00177E69" w:rsidP="00984ED6" w:rsidRDefault="00177E69">
            <w:r>
              <w:t>OIB: 18683136487</w:t>
            </w:r>
          </w:p>
        </w:tc>
        <w:tc>
          <w:tcPr>
            <w:tcW w:w="1369" w:type="dxa"/>
            <w:hideMark/>
          </w:tcPr>
          <w:p w:rsidR="00177E69" w:rsidP="00984ED6" w:rsidRDefault="00177E69">
            <w:r>
              <w:t>Boškovićeva 5, 10000 Zagreb</w:t>
            </w:r>
          </w:p>
        </w:tc>
        <w:tc>
          <w:tcPr>
            <w:tcW w:w="1594" w:type="dxa"/>
            <w:gridSpan w:val="2"/>
            <w:noWrap/>
            <w:hideMark/>
          </w:tcPr>
          <w:p w:rsidR="00177E69" w:rsidP="00984ED6" w:rsidRDefault="00177E69">
            <w:r>
              <w:t> 169.363,54</w:t>
            </w:r>
          </w:p>
        </w:tc>
        <w:tc>
          <w:tcPr>
            <w:tcW w:w="1418" w:type="dxa"/>
            <w:noWrap/>
            <w:hideMark/>
          </w:tcPr>
          <w:p w:rsidR="00177E69" w:rsidP="00984ED6" w:rsidRDefault="00177E69">
            <w:r>
              <w:t>100.342,49</w:t>
            </w:r>
          </w:p>
        </w:tc>
        <w:tc>
          <w:tcPr>
            <w:tcW w:w="1417" w:type="dxa"/>
            <w:noWrap/>
            <w:hideMark/>
          </w:tcPr>
          <w:p w:rsidR="00177E69" w:rsidP="00984ED6" w:rsidRDefault="00177E69">
            <w:r>
              <w:t>69.021,05</w:t>
            </w:r>
          </w:p>
        </w:tc>
        <w:tc>
          <w:tcPr>
            <w:tcW w:w="893" w:type="dxa"/>
            <w:gridSpan w:val="2"/>
            <w:hideMark/>
          </w:tcPr>
          <w:p w:rsidR="00177E69" w:rsidP="00984ED6" w:rsidRDefault="00177E69">
            <w:r>
              <w:t>Dužnik</w:t>
            </w:r>
          </w:p>
          <w:p w:rsidR="00177E69" w:rsidP="00984ED6" w:rsidRDefault="00177E69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177E69" w:rsidP="00984ED6" w:rsidRDefault="00177E69">
            <w:r>
              <w:t>Potraživanja po osnovi doprinosa za obvezna osiguranja u iznosu od 69.021,05 kn su podmirena.</w:t>
            </w:r>
          </w:p>
        </w:tc>
      </w:tr>
      <w:tr w:rsidR="003C6DA3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3C6DA3" w:rsidP="00984ED6" w:rsidRDefault="002D3C51">
            <w:r>
              <w:t>9</w:t>
            </w:r>
            <w:r w:rsidR="003C6DA3">
              <w:t>.POLJODAR TIM društvo za proizvodnju, promet i usluge s ograničenom odgovornošću</w:t>
            </w:r>
          </w:p>
          <w:p w:rsidR="003C6DA3" w:rsidP="00984ED6" w:rsidRDefault="003C6DA3">
            <w:r>
              <w:t>OIB: 09946482065</w:t>
            </w:r>
          </w:p>
        </w:tc>
        <w:tc>
          <w:tcPr>
            <w:tcW w:w="1369" w:type="dxa"/>
            <w:hideMark/>
          </w:tcPr>
          <w:p w:rsidR="003C6DA3" w:rsidP="00984ED6" w:rsidRDefault="003C6DA3">
            <w:r>
              <w:t>Josipa Jelačića 77, 43500 Daruvar</w:t>
            </w:r>
          </w:p>
        </w:tc>
        <w:tc>
          <w:tcPr>
            <w:tcW w:w="1594" w:type="dxa"/>
            <w:gridSpan w:val="2"/>
            <w:noWrap/>
            <w:hideMark/>
          </w:tcPr>
          <w:p w:rsidR="003C6DA3" w:rsidP="00984ED6" w:rsidRDefault="003C6DA3">
            <w:pPr>
              <w:rPr>
                <w:bCs/>
              </w:rPr>
            </w:pPr>
            <w:r>
              <w:rPr>
                <w:bCs/>
              </w:rPr>
              <w:t>3.221.056,64</w:t>
            </w:r>
          </w:p>
        </w:tc>
        <w:tc>
          <w:tcPr>
            <w:tcW w:w="1418" w:type="dxa"/>
            <w:noWrap/>
            <w:hideMark/>
          </w:tcPr>
          <w:p w:rsidR="003C6DA3" w:rsidP="00984ED6" w:rsidRDefault="003C6DA3">
            <w:r>
              <w:t>2.385.763,90</w:t>
            </w:r>
          </w:p>
        </w:tc>
        <w:tc>
          <w:tcPr>
            <w:tcW w:w="1417" w:type="dxa"/>
            <w:noWrap/>
            <w:hideMark/>
          </w:tcPr>
          <w:p w:rsidR="003C6DA3" w:rsidP="00984ED6" w:rsidRDefault="003C6DA3">
            <w:r>
              <w:t>835.292,74</w:t>
            </w:r>
          </w:p>
        </w:tc>
        <w:tc>
          <w:tcPr>
            <w:tcW w:w="893" w:type="dxa"/>
            <w:gridSpan w:val="2"/>
            <w:hideMark/>
          </w:tcPr>
          <w:p w:rsidR="003C6DA3" w:rsidP="00984ED6" w:rsidRDefault="003C6DA3">
            <w:r>
              <w:t>Dužnik</w:t>
            </w:r>
          </w:p>
          <w:p w:rsidR="003C6DA3" w:rsidP="00984ED6" w:rsidRDefault="003C6DA3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3C6DA3" w:rsidP="00984ED6" w:rsidRDefault="003C6DA3">
            <w:r>
              <w:t>Osporeni dio potraživanja je podmiren prijebojem.</w:t>
            </w:r>
          </w:p>
        </w:tc>
      </w:tr>
      <w:tr w:rsidR="00B64843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B64843" w:rsidP="00984ED6" w:rsidRDefault="002D3C51">
            <w:r>
              <w:t>10</w:t>
            </w:r>
            <w:r w:rsidR="00B64843">
              <w:t>.PROTON EE-ELEKTRONIKA društvo za trgovinu i usluge s ograničenom odgovornošću</w:t>
            </w:r>
          </w:p>
          <w:p w:rsidR="00B64843" w:rsidP="00984ED6" w:rsidRDefault="00B64843">
            <w:r>
              <w:t>OIB: 49784522730</w:t>
            </w:r>
          </w:p>
        </w:tc>
        <w:tc>
          <w:tcPr>
            <w:tcW w:w="1369" w:type="dxa"/>
            <w:hideMark/>
          </w:tcPr>
          <w:p w:rsidR="00B64843" w:rsidP="00984ED6" w:rsidRDefault="00B64843">
            <w:r>
              <w:t>Duga ulica 12, 43500 Doljani</w:t>
            </w:r>
          </w:p>
        </w:tc>
        <w:tc>
          <w:tcPr>
            <w:tcW w:w="1594" w:type="dxa"/>
            <w:gridSpan w:val="2"/>
            <w:noWrap/>
            <w:hideMark/>
          </w:tcPr>
          <w:p w:rsidR="00B64843" w:rsidP="00984ED6" w:rsidRDefault="00B64843">
            <w:r>
              <w:t xml:space="preserve">443.186,30 </w:t>
            </w:r>
          </w:p>
        </w:tc>
        <w:tc>
          <w:tcPr>
            <w:tcW w:w="1418" w:type="dxa"/>
            <w:noWrap/>
            <w:hideMark/>
          </w:tcPr>
          <w:p w:rsidR="00B64843" w:rsidP="00984ED6" w:rsidRDefault="00B64843">
            <w:r>
              <w:t> 415.859,40</w:t>
            </w:r>
          </w:p>
        </w:tc>
        <w:tc>
          <w:tcPr>
            <w:tcW w:w="1417" w:type="dxa"/>
            <w:noWrap/>
            <w:hideMark/>
          </w:tcPr>
          <w:p w:rsidR="00B64843" w:rsidP="00984ED6" w:rsidRDefault="00B64843">
            <w:r>
              <w:t> 27.326,90</w:t>
            </w:r>
          </w:p>
        </w:tc>
        <w:tc>
          <w:tcPr>
            <w:tcW w:w="893" w:type="dxa"/>
            <w:gridSpan w:val="2"/>
            <w:hideMark/>
          </w:tcPr>
          <w:p w:rsidR="00B64843" w:rsidP="00984ED6" w:rsidRDefault="00B64843">
            <w:r>
              <w:t>Dužnik</w:t>
            </w:r>
          </w:p>
          <w:p w:rsidR="00B64843" w:rsidP="00984ED6" w:rsidRDefault="00B64843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B64843" w:rsidP="00984ED6" w:rsidRDefault="00B64843">
            <w:r>
              <w:t>Račun u visini osporenog iznosa  je pogrešno knjižen, te je isti storniran.</w:t>
            </w:r>
          </w:p>
        </w:tc>
      </w:tr>
      <w:tr w:rsidR="00B64843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B64843" w:rsidP="00984ED6" w:rsidRDefault="002D3C51">
            <w:r>
              <w:t>11</w:t>
            </w:r>
            <w:r w:rsidR="00B64843">
              <w:t>.PRUŽANJE UGOSTITELJSKIH USLUGA U DOMAĆINSTVU vl. Štefica Obad</w:t>
            </w:r>
          </w:p>
          <w:p w:rsidR="00B64843" w:rsidP="00984ED6" w:rsidRDefault="00B64843">
            <w:r>
              <w:t>OIB: 89420830093</w:t>
            </w:r>
          </w:p>
        </w:tc>
        <w:tc>
          <w:tcPr>
            <w:tcW w:w="1369" w:type="dxa"/>
            <w:hideMark/>
          </w:tcPr>
          <w:p w:rsidR="00B64843" w:rsidP="00984ED6" w:rsidRDefault="00B64843">
            <w:r>
              <w:t>Ljudevita Gaja 43, 44250 Petrinja</w:t>
            </w:r>
          </w:p>
        </w:tc>
        <w:tc>
          <w:tcPr>
            <w:tcW w:w="1594" w:type="dxa"/>
            <w:gridSpan w:val="2"/>
            <w:noWrap/>
            <w:hideMark/>
          </w:tcPr>
          <w:p w:rsidR="00B64843" w:rsidP="00984ED6" w:rsidRDefault="00B64843">
            <w:r>
              <w:t>18.700,00 kn</w:t>
            </w:r>
          </w:p>
        </w:tc>
        <w:tc>
          <w:tcPr>
            <w:tcW w:w="1418" w:type="dxa"/>
            <w:noWrap/>
            <w:hideMark/>
          </w:tcPr>
          <w:p w:rsidR="00B64843" w:rsidP="00984ED6" w:rsidRDefault="00B64843">
            <w:r>
              <w:t> 17.500,00</w:t>
            </w:r>
          </w:p>
        </w:tc>
        <w:tc>
          <w:tcPr>
            <w:tcW w:w="1417" w:type="dxa"/>
            <w:noWrap/>
            <w:hideMark/>
          </w:tcPr>
          <w:p w:rsidR="00B64843" w:rsidP="00984ED6" w:rsidRDefault="00B64843">
            <w:r>
              <w:t> 1.200,00</w:t>
            </w:r>
          </w:p>
        </w:tc>
        <w:tc>
          <w:tcPr>
            <w:tcW w:w="893" w:type="dxa"/>
            <w:gridSpan w:val="2"/>
            <w:hideMark/>
          </w:tcPr>
          <w:p w:rsidR="00B64843" w:rsidP="00984ED6" w:rsidRDefault="00B64843">
            <w:r>
              <w:t>Dužnik</w:t>
            </w:r>
          </w:p>
          <w:p w:rsidR="00B64843" w:rsidP="00984ED6" w:rsidRDefault="00B64843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B64843" w:rsidP="00984ED6" w:rsidRDefault="00B64843">
            <w:r>
              <w:t>Prijava je stigla nakon proteka roka za prijavu potraživanja stoga dužnik priznaje iznos iskazan u prijedlogu.</w:t>
            </w:r>
          </w:p>
        </w:tc>
      </w:tr>
      <w:tr w:rsidR="00583D57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583D57" w:rsidP="00D24C6E" w:rsidRDefault="002D3C51">
            <w:r>
              <w:t>12</w:t>
            </w:r>
            <w:r w:rsidR="00583D57">
              <w:t>.TEKNOXGROUP HRVATSKA d.o.o. za uvoz, trgovinu i održavanje industrijskih strojeva</w:t>
            </w:r>
          </w:p>
          <w:p w:rsidR="00583D57" w:rsidP="00D24C6E" w:rsidRDefault="00583D57">
            <w:r>
              <w:t>OIB: 31826907316</w:t>
            </w:r>
          </w:p>
        </w:tc>
        <w:tc>
          <w:tcPr>
            <w:tcW w:w="1369" w:type="dxa"/>
            <w:hideMark/>
          </w:tcPr>
          <w:p w:rsidR="00583D57" w:rsidP="00D24C6E" w:rsidRDefault="00583D57">
            <w:r>
              <w:t>Radnička cesta 218, 10000 Zagreb</w:t>
            </w:r>
          </w:p>
        </w:tc>
        <w:tc>
          <w:tcPr>
            <w:tcW w:w="1594" w:type="dxa"/>
            <w:gridSpan w:val="2"/>
            <w:noWrap/>
            <w:hideMark/>
          </w:tcPr>
          <w:p w:rsidR="00583D57" w:rsidP="00D24C6E" w:rsidRDefault="00583D57">
            <w:r>
              <w:t xml:space="preserve">69.050,76 </w:t>
            </w:r>
          </w:p>
        </w:tc>
        <w:tc>
          <w:tcPr>
            <w:tcW w:w="1418" w:type="dxa"/>
            <w:noWrap/>
            <w:hideMark/>
          </w:tcPr>
          <w:p w:rsidR="00583D57" w:rsidP="00D24C6E" w:rsidRDefault="00583D57">
            <w:r>
              <w:t> 59.442,81</w:t>
            </w:r>
          </w:p>
        </w:tc>
        <w:tc>
          <w:tcPr>
            <w:tcW w:w="1417" w:type="dxa"/>
            <w:noWrap/>
            <w:hideMark/>
          </w:tcPr>
          <w:p w:rsidR="00583D57" w:rsidP="00D24C6E" w:rsidRDefault="00583D57">
            <w:r>
              <w:t> 9.607,95</w:t>
            </w:r>
          </w:p>
        </w:tc>
        <w:tc>
          <w:tcPr>
            <w:tcW w:w="893" w:type="dxa"/>
            <w:gridSpan w:val="2"/>
            <w:hideMark/>
          </w:tcPr>
          <w:p w:rsidR="00583D57" w:rsidP="00D24C6E" w:rsidRDefault="00583D57">
            <w:r>
              <w:t>Dužnik</w:t>
            </w:r>
          </w:p>
          <w:p w:rsidR="00583D57" w:rsidP="00D24C6E" w:rsidRDefault="00583D57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583D57" w:rsidP="00D24C6E" w:rsidRDefault="00583D57">
            <w:r>
              <w:t>Usklađenjem potraživanja stranke su utvrdile da je preostali iznos potraživanja 59.442,81 kn, dok je ostatak podmiren.</w:t>
            </w:r>
          </w:p>
        </w:tc>
      </w:tr>
      <w:tr w:rsidR="00490B0D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490B0D" w:rsidP="00D24C6E" w:rsidRDefault="002D3C51">
            <w:r>
              <w:t>13</w:t>
            </w:r>
            <w:r w:rsidR="00490B0D">
              <w:t xml:space="preserve">.TISKARA HORVAT društvo s ograničenom </w:t>
            </w:r>
            <w:r w:rsidR="00490B0D">
              <w:lastRenderedPageBreak/>
              <w:t>odgovornošću za grafičku djelatnost, ugostiteljstvo, trgovinu i usluge</w:t>
            </w:r>
          </w:p>
          <w:p w:rsidR="00490B0D" w:rsidP="00D24C6E" w:rsidRDefault="00490B0D">
            <w:r>
              <w:t>OIB: 74954009472</w:t>
            </w:r>
          </w:p>
        </w:tc>
        <w:tc>
          <w:tcPr>
            <w:tcW w:w="1369" w:type="dxa"/>
            <w:hideMark/>
          </w:tcPr>
          <w:p w:rsidR="00490B0D" w:rsidP="00D24C6E" w:rsidRDefault="00490B0D">
            <w:r>
              <w:lastRenderedPageBreak/>
              <w:t xml:space="preserve">Ivanovčanska 22/a, 43000 </w:t>
            </w:r>
            <w:r>
              <w:lastRenderedPageBreak/>
              <w:t>Bjelovar</w:t>
            </w:r>
          </w:p>
        </w:tc>
        <w:tc>
          <w:tcPr>
            <w:tcW w:w="1594" w:type="dxa"/>
            <w:gridSpan w:val="2"/>
            <w:noWrap/>
            <w:hideMark/>
          </w:tcPr>
          <w:p w:rsidR="00490B0D" w:rsidP="00D24C6E" w:rsidRDefault="00490B0D">
            <w:r>
              <w:lastRenderedPageBreak/>
              <w:t>13.339,73</w:t>
            </w:r>
          </w:p>
        </w:tc>
        <w:tc>
          <w:tcPr>
            <w:tcW w:w="1418" w:type="dxa"/>
            <w:noWrap/>
            <w:hideMark/>
          </w:tcPr>
          <w:p w:rsidR="00490B0D" w:rsidP="00D24C6E" w:rsidRDefault="00490B0D">
            <w:r>
              <w:t>9.380,00 </w:t>
            </w:r>
          </w:p>
        </w:tc>
        <w:tc>
          <w:tcPr>
            <w:tcW w:w="1417" w:type="dxa"/>
            <w:noWrap/>
            <w:hideMark/>
          </w:tcPr>
          <w:p w:rsidR="00490B0D" w:rsidP="00D24C6E" w:rsidRDefault="00490B0D">
            <w:r>
              <w:t> 3.959,73</w:t>
            </w:r>
          </w:p>
        </w:tc>
        <w:tc>
          <w:tcPr>
            <w:tcW w:w="893" w:type="dxa"/>
            <w:gridSpan w:val="2"/>
            <w:hideMark/>
          </w:tcPr>
          <w:p w:rsidR="00490B0D" w:rsidP="00D24C6E" w:rsidRDefault="00490B0D">
            <w:r>
              <w:t>Dužnik</w:t>
            </w:r>
          </w:p>
          <w:p w:rsidR="00490B0D" w:rsidP="00D24C6E" w:rsidRDefault="00490B0D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490B0D" w:rsidP="00D24C6E" w:rsidRDefault="00490B0D">
            <w:r>
              <w:t xml:space="preserve">Prijava je stigla nakon proteka roka, </w:t>
            </w:r>
            <w:r>
              <w:lastRenderedPageBreak/>
              <w:t>stoga dužnik priznaje iznos koji je iskazan u prijedlogu za otvaranje predstečajnog postupka.</w:t>
            </w:r>
          </w:p>
        </w:tc>
      </w:tr>
      <w:tr w:rsidR="00005CB0" w:rsidTr="00A32ECF">
        <w:trPr>
          <w:trHeight w:val="702"/>
        </w:trPr>
        <w:tc>
          <w:tcPr>
            <w:tcW w:w="1823" w:type="dxa"/>
            <w:gridSpan w:val="3"/>
            <w:hideMark/>
          </w:tcPr>
          <w:p w:rsidR="00005CB0" w:rsidP="00D24C6E" w:rsidRDefault="002D3C51">
            <w:r>
              <w:lastRenderedPageBreak/>
              <w:t>14</w:t>
            </w:r>
            <w:r w:rsidR="00005CB0">
              <w:t>.TREZOR SUNCE j.d.o.o. za trgovinu i usluge</w:t>
            </w:r>
          </w:p>
          <w:p w:rsidR="00005CB0" w:rsidP="00D24C6E" w:rsidRDefault="00005CB0">
            <w:r>
              <w:t>OIB: 10332591927</w:t>
            </w:r>
          </w:p>
        </w:tc>
        <w:tc>
          <w:tcPr>
            <w:tcW w:w="1369" w:type="dxa"/>
            <w:hideMark/>
          </w:tcPr>
          <w:p w:rsidR="00005CB0" w:rsidP="00D24C6E" w:rsidRDefault="00005CB0">
            <w:r>
              <w:t>Dragutina Boranića 24, 10290 Zaprešić</w:t>
            </w:r>
          </w:p>
        </w:tc>
        <w:tc>
          <w:tcPr>
            <w:tcW w:w="1594" w:type="dxa"/>
            <w:gridSpan w:val="2"/>
            <w:noWrap/>
            <w:hideMark/>
          </w:tcPr>
          <w:p w:rsidR="00005CB0" w:rsidP="00D24C6E" w:rsidRDefault="00005CB0">
            <w:r>
              <w:t xml:space="preserve">8.000,00 </w:t>
            </w:r>
          </w:p>
        </w:tc>
        <w:tc>
          <w:tcPr>
            <w:tcW w:w="1418" w:type="dxa"/>
            <w:noWrap/>
            <w:hideMark/>
          </w:tcPr>
          <w:p w:rsidR="00005CB0" w:rsidP="00D24C6E" w:rsidRDefault="00005CB0">
            <w:r>
              <w:t> 5.000,00</w:t>
            </w:r>
          </w:p>
        </w:tc>
        <w:tc>
          <w:tcPr>
            <w:tcW w:w="1417" w:type="dxa"/>
            <w:noWrap/>
            <w:hideMark/>
          </w:tcPr>
          <w:p w:rsidR="00005CB0" w:rsidP="00D24C6E" w:rsidRDefault="00005CB0">
            <w:r>
              <w:t> 3.000,00</w:t>
            </w:r>
          </w:p>
        </w:tc>
        <w:tc>
          <w:tcPr>
            <w:tcW w:w="893" w:type="dxa"/>
            <w:gridSpan w:val="2"/>
            <w:hideMark/>
          </w:tcPr>
          <w:p w:rsidR="00005CB0" w:rsidP="00D24C6E" w:rsidRDefault="00005CB0">
            <w:r>
              <w:t>Dužnik</w:t>
            </w:r>
          </w:p>
          <w:p w:rsidR="00005CB0" w:rsidP="00D24C6E" w:rsidRDefault="00005CB0">
            <w:r>
              <w:t>Povje</w:t>
            </w:r>
            <w:r w:rsidR="0088074B">
              <w:t>-</w:t>
            </w:r>
            <w:r>
              <w:t>renik</w:t>
            </w:r>
          </w:p>
        </w:tc>
        <w:tc>
          <w:tcPr>
            <w:tcW w:w="1521" w:type="dxa"/>
            <w:hideMark/>
          </w:tcPr>
          <w:p w:rsidR="00005CB0" w:rsidP="00D24C6E" w:rsidRDefault="00005CB0">
            <w:r>
              <w:t>Osporeni iznos podmiren je prije podnošenja prijedloga za otvaranje predstečajnog postupka.</w:t>
            </w:r>
          </w:p>
        </w:tc>
      </w:tr>
    </w:tbl>
    <w:p w:rsidR="00270D35" w:rsidP="00270D35" w:rsidRDefault="00270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0D35" w:rsidP="00270D35" w:rsidRDefault="00270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0D35" w:rsidP="00270D35" w:rsidRDefault="00270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0D35" w:rsidP="00270D35" w:rsidRDefault="00270D35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Tražbine osporene u cijelosti</w:t>
      </w:r>
      <w:r w:rsidR="00E734B9">
        <w:rPr>
          <w:rFonts w:ascii="Times New Roman" w:hAnsi="Times New Roman" w:cs="Times New Roman"/>
          <w:sz w:val="24"/>
          <w:szCs w:val="24"/>
        </w:rPr>
        <w:t xml:space="preserve"> od strane dužnika i povjerenika</w:t>
      </w:r>
    </w:p>
    <w:p w:rsidR="00270D35" w:rsidP="00270D35" w:rsidRDefault="00270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035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34"/>
        <w:gridCol w:w="1275"/>
        <w:gridCol w:w="14"/>
        <w:gridCol w:w="1369"/>
        <w:gridCol w:w="35"/>
        <w:gridCol w:w="1485"/>
        <w:gridCol w:w="74"/>
        <w:gridCol w:w="1276"/>
        <w:gridCol w:w="17"/>
        <w:gridCol w:w="1259"/>
        <w:gridCol w:w="1176"/>
        <w:gridCol w:w="102"/>
        <w:gridCol w:w="1419"/>
      </w:tblGrid>
      <w:tr w:rsidR="00A32ECF" w:rsidTr="00A12DEF">
        <w:trPr>
          <w:trHeight w:val="1455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 / Naziv vjerovni-ka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Adresa vjerovnika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Iznos prijavljene tražbine u kunama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Iznos priznate tražbine u kunama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Iznos osporene tražbine u kunama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Osporava-</w:t>
            </w:r>
          </w:p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telj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32ECF" w:rsidP="00A32ECF" w:rsidRDefault="00A32ECF">
            <w:pPr>
              <w:rPr>
                <w:b/>
                <w:bCs/>
              </w:rPr>
            </w:pPr>
            <w:r>
              <w:rPr>
                <w:b/>
                <w:bCs/>
              </w:rPr>
              <w:t>Razlog osporavanja</w:t>
            </w:r>
          </w:p>
        </w:tc>
      </w:tr>
      <w:tr w:rsidR="00400CC4" w:rsidTr="00381298">
        <w:trPr>
          <w:trHeight w:val="1860"/>
        </w:trPr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00CC4" w:rsidP="00D24C6E" w:rsidRDefault="00400CC4">
            <w:r>
              <w:t>1.ERSTE &amp; STEIERMÄRKISCHE S-LEASING  društvo s ograničenom odgovornošću za leasing vozila i strojeva</w:t>
            </w:r>
          </w:p>
          <w:p w:rsidR="00400CC4" w:rsidP="00D24C6E" w:rsidRDefault="00400CC4">
            <w:r>
              <w:t>OIB: 24759414355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00CC4" w:rsidP="00D24C6E" w:rsidRDefault="00400CC4">
            <w:r>
              <w:t>Zelinska 3, 10000 Zagreb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400CC4" w:rsidP="00D24C6E" w:rsidRDefault="00400CC4">
            <w:r>
              <w:t> 50.492,77</w:t>
            </w:r>
          </w:p>
        </w:tc>
        <w:tc>
          <w:tcPr>
            <w:tcW w:w="1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400CC4" w:rsidP="00D24C6E" w:rsidRDefault="00400CC4">
            <w:r>
              <w:t>-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400CC4" w:rsidP="00D24C6E" w:rsidRDefault="00400CC4">
            <w:r>
              <w:t xml:space="preserve">50.492,77 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00CC4" w:rsidP="00D24C6E" w:rsidRDefault="00400CC4">
            <w:r>
              <w:t>Dužnik</w:t>
            </w:r>
          </w:p>
          <w:p w:rsidR="00400CC4" w:rsidP="00D24C6E" w:rsidRDefault="00400CC4">
            <w:r>
              <w:t>Povjerenik</w:t>
            </w: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00CC4" w:rsidP="00D24C6E" w:rsidRDefault="00400CC4">
            <w:r>
              <w:t>Potraživanja su podmirena budući da se radi o tekućim obvezama za pokretnine na kojima postoje izlučna prava.</w:t>
            </w:r>
          </w:p>
        </w:tc>
      </w:tr>
      <w:tr w:rsidR="00987E41" w:rsidTr="00381298">
        <w:trPr>
          <w:trHeight w:val="702"/>
        </w:trPr>
        <w:tc>
          <w:tcPr>
            <w:tcW w:w="1823" w:type="dxa"/>
            <w:gridSpan w:val="3"/>
            <w:hideMark/>
          </w:tcPr>
          <w:p w:rsidR="00987E41" w:rsidP="00D24C6E" w:rsidRDefault="00987E41">
            <w:r>
              <w:t>2.HGSPOT informatika d.o.o. za proizvodnju, trgovinu i usluge</w:t>
            </w:r>
          </w:p>
          <w:p w:rsidR="00987E41" w:rsidP="00D24C6E" w:rsidRDefault="00987E41">
            <w:r>
              <w:t>OIB: 81919518448</w:t>
            </w:r>
          </w:p>
        </w:tc>
        <w:tc>
          <w:tcPr>
            <w:tcW w:w="1369" w:type="dxa"/>
            <w:hideMark/>
          </w:tcPr>
          <w:p w:rsidR="00987E41" w:rsidP="00D24C6E" w:rsidRDefault="00987E41">
            <w:r>
              <w:t>Kneza Branimira 24, 10000 Zagreb</w:t>
            </w:r>
          </w:p>
        </w:tc>
        <w:tc>
          <w:tcPr>
            <w:tcW w:w="1520" w:type="dxa"/>
            <w:gridSpan w:val="2"/>
            <w:noWrap/>
            <w:hideMark/>
          </w:tcPr>
          <w:p w:rsidR="00987E41" w:rsidP="00D24C6E" w:rsidRDefault="00987E41">
            <w:r>
              <w:t xml:space="preserve">2.140,00 </w:t>
            </w:r>
          </w:p>
        </w:tc>
        <w:tc>
          <w:tcPr>
            <w:tcW w:w="1367" w:type="dxa"/>
            <w:gridSpan w:val="3"/>
            <w:noWrap/>
            <w:hideMark/>
          </w:tcPr>
          <w:p w:rsidR="00987E41" w:rsidP="00D24C6E" w:rsidRDefault="00987E41">
            <w:r>
              <w:t> -</w:t>
            </w:r>
          </w:p>
        </w:tc>
        <w:tc>
          <w:tcPr>
            <w:tcW w:w="1259" w:type="dxa"/>
            <w:noWrap/>
            <w:hideMark/>
          </w:tcPr>
          <w:p w:rsidR="00987E41" w:rsidP="00D24C6E" w:rsidRDefault="00987E41">
            <w:r>
              <w:t> 2.140,00</w:t>
            </w:r>
          </w:p>
        </w:tc>
        <w:tc>
          <w:tcPr>
            <w:tcW w:w="1176" w:type="dxa"/>
            <w:hideMark/>
          </w:tcPr>
          <w:p w:rsidR="00987E41" w:rsidP="00D24C6E" w:rsidRDefault="00987E41">
            <w:r>
              <w:t>Dužnik</w:t>
            </w:r>
          </w:p>
          <w:p w:rsidR="00987E41" w:rsidP="00D24C6E" w:rsidRDefault="00987E41">
            <w:r>
              <w:t>Povjerenik</w:t>
            </w:r>
          </w:p>
        </w:tc>
        <w:tc>
          <w:tcPr>
            <w:tcW w:w="1521" w:type="dxa"/>
            <w:gridSpan w:val="2"/>
            <w:hideMark/>
          </w:tcPr>
          <w:p w:rsidR="00987E41" w:rsidP="00D24C6E" w:rsidRDefault="00987E41">
            <w:r>
              <w:t>Tražbina je podmirena jer je naplaćena automatski putem PBZ American expressa 20.01.2020.</w:t>
            </w:r>
          </w:p>
        </w:tc>
      </w:tr>
      <w:tr w:rsidR="0029435B" w:rsidTr="00381298">
        <w:trPr>
          <w:trHeight w:val="702"/>
        </w:trPr>
        <w:tc>
          <w:tcPr>
            <w:tcW w:w="1823" w:type="dxa"/>
            <w:gridSpan w:val="3"/>
            <w:hideMark/>
          </w:tcPr>
          <w:p w:rsidR="0029435B" w:rsidP="00D24C6E" w:rsidRDefault="0029435B">
            <w:r>
              <w:t>3.INSTAR INFORMATIKA d.o.o. za trgovinu i usluge</w:t>
            </w:r>
          </w:p>
          <w:p w:rsidR="0029435B" w:rsidP="00D24C6E" w:rsidRDefault="0029435B">
            <w:r>
              <w:t>OIB: 64308723629</w:t>
            </w:r>
          </w:p>
        </w:tc>
        <w:tc>
          <w:tcPr>
            <w:tcW w:w="1369" w:type="dxa"/>
            <w:hideMark/>
          </w:tcPr>
          <w:p w:rsidR="0029435B" w:rsidP="00D24C6E" w:rsidRDefault="0029435B">
            <w:r>
              <w:t>Heinzelova 15, 10000 Zagreb</w:t>
            </w:r>
          </w:p>
        </w:tc>
        <w:tc>
          <w:tcPr>
            <w:tcW w:w="1520" w:type="dxa"/>
            <w:gridSpan w:val="2"/>
            <w:noWrap/>
            <w:hideMark/>
          </w:tcPr>
          <w:p w:rsidR="0029435B" w:rsidP="00D24C6E" w:rsidRDefault="0029435B">
            <w:r>
              <w:t xml:space="preserve">18.030,00 </w:t>
            </w:r>
          </w:p>
        </w:tc>
        <w:tc>
          <w:tcPr>
            <w:tcW w:w="1367" w:type="dxa"/>
            <w:gridSpan w:val="3"/>
            <w:noWrap/>
            <w:hideMark/>
          </w:tcPr>
          <w:p w:rsidR="0029435B" w:rsidP="00D24C6E" w:rsidRDefault="0029435B">
            <w:r>
              <w:t> -</w:t>
            </w:r>
          </w:p>
        </w:tc>
        <w:tc>
          <w:tcPr>
            <w:tcW w:w="1259" w:type="dxa"/>
            <w:noWrap/>
            <w:hideMark/>
          </w:tcPr>
          <w:p w:rsidR="0029435B" w:rsidP="00D24C6E" w:rsidRDefault="0029435B">
            <w:r>
              <w:t> 18.030,00</w:t>
            </w:r>
          </w:p>
        </w:tc>
        <w:tc>
          <w:tcPr>
            <w:tcW w:w="1176" w:type="dxa"/>
            <w:hideMark/>
          </w:tcPr>
          <w:p w:rsidR="0029435B" w:rsidP="00D24C6E" w:rsidRDefault="0029435B">
            <w:r>
              <w:t>Dužnik</w:t>
            </w:r>
          </w:p>
          <w:p w:rsidR="0029435B" w:rsidP="00D24C6E" w:rsidRDefault="0029435B">
            <w:r>
              <w:t>Povjerenik</w:t>
            </w:r>
          </w:p>
        </w:tc>
        <w:tc>
          <w:tcPr>
            <w:tcW w:w="1521" w:type="dxa"/>
            <w:gridSpan w:val="2"/>
            <w:hideMark/>
          </w:tcPr>
          <w:p w:rsidR="0029435B" w:rsidP="00D24C6E" w:rsidRDefault="0029435B">
            <w:r>
              <w:t xml:space="preserve">Dugovanje podmireno. Naplaćeno je automatski putem PBZ American express </w:t>
            </w:r>
            <w:r>
              <w:lastRenderedPageBreak/>
              <w:t>kartice.</w:t>
            </w:r>
          </w:p>
        </w:tc>
      </w:tr>
      <w:tr w:rsidR="009A7426" w:rsidTr="00381298">
        <w:trPr>
          <w:trHeight w:val="1005"/>
        </w:trPr>
        <w:tc>
          <w:tcPr>
            <w:tcW w:w="1823" w:type="dxa"/>
            <w:gridSpan w:val="3"/>
            <w:hideMark/>
          </w:tcPr>
          <w:p w:rsidR="009A7426" w:rsidP="00D24C6E" w:rsidRDefault="009A7426">
            <w:r>
              <w:lastRenderedPageBreak/>
              <w:t>4.LUMINE, ZAJEDNIČKI OBRT ZA VULKANIZERSKE USLUGE, PROIZVODNJU VOĆA I DESTILIRANIH PIĆA, vl. Vlasta Zounar, Zvonko Zounar, Nevia Zounar Pupovac</w:t>
            </w:r>
          </w:p>
          <w:p w:rsidR="009A7426" w:rsidP="00D24C6E" w:rsidRDefault="009A7426">
            <w:r>
              <w:t>OIB: 36540175289</w:t>
            </w:r>
          </w:p>
        </w:tc>
        <w:tc>
          <w:tcPr>
            <w:tcW w:w="1369" w:type="dxa"/>
            <w:hideMark/>
          </w:tcPr>
          <w:p w:rsidR="009A7426" w:rsidP="00D24C6E" w:rsidRDefault="009A7426">
            <w:r>
              <w:t>M. Gupca 90, 43500 Daruvar</w:t>
            </w:r>
          </w:p>
        </w:tc>
        <w:tc>
          <w:tcPr>
            <w:tcW w:w="1520" w:type="dxa"/>
            <w:gridSpan w:val="2"/>
            <w:noWrap/>
            <w:hideMark/>
          </w:tcPr>
          <w:p w:rsidR="009A7426" w:rsidP="00D24C6E" w:rsidRDefault="009A7426">
            <w:r>
              <w:t xml:space="preserve">370,00 </w:t>
            </w:r>
          </w:p>
        </w:tc>
        <w:tc>
          <w:tcPr>
            <w:tcW w:w="1367" w:type="dxa"/>
            <w:gridSpan w:val="3"/>
            <w:noWrap/>
            <w:hideMark/>
          </w:tcPr>
          <w:p w:rsidR="009A7426" w:rsidP="00D24C6E" w:rsidRDefault="009A7426">
            <w:r>
              <w:t> -</w:t>
            </w:r>
          </w:p>
        </w:tc>
        <w:tc>
          <w:tcPr>
            <w:tcW w:w="1259" w:type="dxa"/>
            <w:noWrap/>
            <w:hideMark/>
          </w:tcPr>
          <w:p w:rsidR="009A7426" w:rsidP="00D24C6E" w:rsidRDefault="009A7426">
            <w:r>
              <w:t> 370,00</w:t>
            </w:r>
          </w:p>
        </w:tc>
        <w:tc>
          <w:tcPr>
            <w:tcW w:w="1176" w:type="dxa"/>
            <w:hideMark/>
          </w:tcPr>
          <w:p w:rsidR="009A7426" w:rsidP="00D24C6E" w:rsidRDefault="009A7426">
            <w:r>
              <w:t>Dužnik</w:t>
            </w:r>
          </w:p>
          <w:p w:rsidR="009A7426" w:rsidP="00D24C6E" w:rsidRDefault="009A7426">
            <w:r>
              <w:t>Povjerenik</w:t>
            </w:r>
          </w:p>
        </w:tc>
        <w:tc>
          <w:tcPr>
            <w:tcW w:w="1521" w:type="dxa"/>
            <w:gridSpan w:val="2"/>
            <w:hideMark/>
          </w:tcPr>
          <w:p w:rsidR="009A7426" w:rsidP="00D24C6E" w:rsidRDefault="009A7426">
            <w:r>
              <w:t>Tražbina je podmirena prije podnošenja prijedloga za otvaranje predstečajnog postupka, ali promjena nije bila unesena u poslovne knjige.</w:t>
            </w:r>
          </w:p>
        </w:tc>
      </w:tr>
      <w:tr w:rsidR="00CD2B3F" w:rsidTr="00381298">
        <w:trPr>
          <w:trHeight w:val="702"/>
        </w:trPr>
        <w:tc>
          <w:tcPr>
            <w:tcW w:w="1823" w:type="dxa"/>
            <w:gridSpan w:val="3"/>
            <w:hideMark/>
          </w:tcPr>
          <w:p w:rsidR="00CD2B3F" w:rsidP="00D24C6E" w:rsidRDefault="00CD2B3F">
            <w:r>
              <w:t>5.V-ING društvo s ograničenom odgovornošću za ispitivanje inženjering i trgovinu</w:t>
            </w:r>
            <w:r w:rsidR="009212B6">
              <w:t xml:space="preserve">                        </w:t>
            </w:r>
          </w:p>
          <w:p w:rsidR="00CD2B3F" w:rsidP="00D24C6E" w:rsidRDefault="00CD2B3F">
            <w:r>
              <w:t>OIB: 63109975298</w:t>
            </w:r>
          </w:p>
        </w:tc>
        <w:tc>
          <w:tcPr>
            <w:tcW w:w="1369" w:type="dxa"/>
            <w:hideMark/>
          </w:tcPr>
          <w:p w:rsidR="00CD2B3F" w:rsidP="00D24C6E" w:rsidRDefault="00CD2B3F">
            <w:r>
              <w:t>Dol 2 A, 10450 Jastrebarsko</w:t>
            </w:r>
          </w:p>
        </w:tc>
        <w:tc>
          <w:tcPr>
            <w:tcW w:w="1520" w:type="dxa"/>
            <w:gridSpan w:val="2"/>
            <w:noWrap/>
            <w:hideMark/>
          </w:tcPr>
          <w:p w:rsidR="00CD2B3F" w:rsidP="00D24C6E" w:rsidRDefault="00CD2B3F">
            <w:r>
              <w:t xml:space="preserve">2.062,50 </w:t>
            </w:r>
          </w:p>
        </w:tc>
        <w:tc>
          <w:tcPr>
            <w:tcW w:w="1367" w:type="dxa"/>
            <w:gridSpan w:val="3"/>
            <w:noWrap/>
            <w:hideMark/>
          </w:tcPr>
          <w:p w:rsidR="00CD2B3F" w:rsidP="00D24C6E" w:rsidRDefault="00CD2B3F">
            <w:r>
              <w:t> -</w:t>
            </w:r>
          </w:p>
        </w:tc>
        <w:tc>
          <w:tcPr>
            <w:tcW w:w="1259" w:type="dxa"/>
            <w:noWrap/>
            <w:hideMark/>
          </w:tcPr>
          <w:p w:rsidR="00CD2B3F" w:rsidP="00D24C6E" w:rsidRDefault="00CD2B3F">
            <w:r>
              <w:t> 2.062,50</w:t>
            </w:r>
          </w:p>
        </w:tc>
        <w:tc>
          <w:tcPr>
            <w:tcW w:w="1176" w:type="dxa"/>
            <w:hideMark/>
          </w:tcPr>
          <w:p w:rsidR="00CD2B3F" w:rsidP="00D24C6E" w:rsidRDefault="00CD2B3F">
            <w:r>
              <w:t>Dužnik</w:t>
            </w:r>
          </w:p>
          <w:p w:rsidR="00CD2B3F" w:rsidP="00D24C6E" w:rsidRDefault="00CD2B3F">
            <w:r>
              <w:t>Povjerenik</w:t>
            </w:r>
          </w:p>
        </w:tc>
        <w:tc>
          <w:tcPr>
            <w:tcW w:w="1521" w:type="dxa"/>
            <w:gridSpan w:val="2"/>
            <w:hideMark/>
          </w:tcPr>
          <w:p w:rsidR="00CD2B3F" w:rsidP="00D24C6E" w:rsidRDefault="00CD2B3F">
            <w:r>
              <w:t>Potraživanje je podmireno prije podnošenja prijedloga za otvaranje postupka predstečajne nagodbe.</w:t>
            </w:r>
          </w:p>
        </w:tc>
      </w:tr>
      <w:tr w:rsidR="00381298" w:rsidTr="00381298">
        <w:trPr>
          <w:trHeight w:val="702"/>
        </w:trPr>
        <w:tc>
          <w:tcPr>
            <w:tcW w:w="1823" w:type="dxa"/>
            <w:gridSpan w:val="3"/>
            <w:hideMark/>
          </w:tcPr>
          <w:p w:rsidR="00381298" w:rsidP="00D24C6E" w:rsidRDefault="00381298">
            <w:r>
              <w:t>6.GRENKE HRVATSKA d.o.o.</w:t>
            </w:r>
          </w:p>
          <w:p w:rsidR="00381298" w:rsidP="00D24C6E" w:rsidRDefault="00381298">
            <w:r>
              <w:t>OIB: 44115087893</w:t>
            </w:r>
          </w:p>
        </w:tc>
        <w:tc>
          <w:tcPr>
            <w:tcW w:w="1369" w:type="dxa"/>
            <w:hideMark/>
          </w:tcPr>
          <w:p w:rsidR="00381298" w:rsidP="00D24C6E" w:rsidRDefault="00381298">
            <w:r>
              <w:t>Avenija Većeslava Holjevca 40, Zagreb</w:t>
            </w:r>
          </w:p>
        </w:tc>
        <w:tc>
          <w:tcPr>
            <w:tcW w:w="1520" w:type="dxa"/>
            <w:gridSpan w:val="2"/>
            <w:noWrap/>
            <w:hideMark/>
          </w:tcPr>
          <w:p w:rsidR="00381298" w:rsidP="00D24C6E" w:rsidRDefault="00381298">
            <w:r>
              <w:t>4.318,45</w:t>
            </w:r>
          </w:p>
        </w:tc>
        <w:tc>
          <w:tcPr>
            <w:tcW w:w="1367" w:type="dxa"/>
            <w:gridSpan w:val="3"/>
            <w:noWrap/>
            <w:hideMark/>
          </w:tcPr>
          <w:p w:rsidR="00381298" w:rsidP="00D24C6E" w:rsidRDefault="00381298">
            <w:r>
              <w:t>-</w:t>
            </w:r>
          </w:p>
        </w:tc>
        <w:tc>
          <w:tcPr>
            <w:tcW w:w="1259" w:type="dxa"/>
            <w:noWrap/>
            <w:hideMark/>
          </w:tcPr>
          <w:p w:rsidR="00381298" w:rsidP="00D24C6E" w:rsidRDefault="00381298">
            <w:r>
              <w:t>4.318,45</w:t>
            </w:r>
          </w:p>
        </w:tc>
        <w:tc>
          <w:tcPr>
            <w:tcW w:w="1176" w:type="dxa"/>
            <w:hideMark/>
          </w:tcPr>
          <w:p w:rsidR="00381298" w:rsidP="00D24C6E" w:rsidRDefault="00381298">
            <w:r>
              <w:t>Dužnik</w:t>
            </w:r>
          </w:p>
          <w:p w:rsidR="00381298" w:rsidP="00D24C6E" w:rsidRDefault="00381298">
            <w:r>
              <w:t>Povjerenik</w:t>
            </w:r>
          </w:p>
        </w:tc>
        <w:tc>
          <w:tcPr>
            <w:tcW w:w="1521" w:type="dxa"/>
            <w:gridSpan w:val="2"/>
            <w:hideMark/>
          </w:tcPr>
          <w:p w:rsidR="00381298" w:rsidP="00D24C6E" w:rsidRDefault="00381298">
            <w:r>
              <w:t>Prijava je stigla nakon proteka roka za prijavu tražbine.</w:t>
            </w:r>
          </w:p>
        </w:tc>
      </w:tr>
      <w:tr w:rsidR="00381298" w:rsidTr="00381298">
        <w:trPr>
          <w:trHeight w:val="702"/>
        </w:trPr>
        <w:tc>
          <w:tcPr>
            <w:tcW w:w="1823" w:type="dxa"/>
            <w:gridSpan w:val="3"/>
            <w:hideMark/>
          </w:tcPr>
          <w:p w:rsidR="00381298" w:rsidP="00D24C6E" w:rsidRDefault="00381298">
            <w:r>
              <w:t>7.KTC d.d.</w:t>
            </w:r>
          </w:p>
          <w:p w:rsidR="00381298" w:rsidP="00D24C6E" w:rsidRDefault="00381298">
            <w:r>
              <w:t>OIB: 95970838122</w:t>
            </w:r>
          </w:p>
        </w:tc>
        <w:tc>
          <w:tcPr>
            <w:tcW w:w="1369" w:type="dxa"/>
            <w:hideMark/>
          </w:tcPr>
          <w:p w:rsidR="00381298" w:rsidP="00D24C6E" w:rsidRDefault="00381298">
            <w:r>
              <w:t>N.Tesle 18, Križevci</w:t>
            </w:r>
          </w:p>
        </w:tc>
        <w:tc>
          <w:tcPr>
            <w:tcW w:w="1520" w:type="dxa"/>
            <w:gridSpan w:val="2"/>
            <w:noWrap/>
            <w:hideMark/>
          </w:tcPr>
          <w:p w:rsidR="00381298" w:rsidP="00D24C6E" w:rsidRDefault="00381298">
            <w:r>
              <w:t>75.011,90</w:t>
            </w:r>
          </w:p>
        </w:tc>
        <w:tc>
          <w:tcPr>
            <w:tcW w:w="1367" w:type="dxa"/>
            <w:gridSpan w:val="3"/>
            <w:noWrap/>
            <w:hideMark/>
          </w:tcPr>
          <w:p w:rsidR="00381298" w:rsidP="00D24C6E" w:rsidRDefault="00381298">
            <w:r>
              <w:t>-</w:t>
            </w:r>
          </w:p>
        </w:tc>
        <w:tc>
          <w:tcPr>
            <w:tcW w:w="1259" w:type="dxa"/>
            <w:noWrap/>
            <w:hideMark/>
          </w:tcPr>
          <w:p w:rsidR="00381298" w:rsidP="00D24C6E" w:rsidRDefault="00381298">
            <w:r>
              <w:t>66.611,90</w:t>
            </w:r>
          </w:p>
        </w:tc>
        <w:tc>
          <w:tcPr>
            <w:tcW w:w="1176" w:type="dxa"/>
            <w:hideMark/>
          </w:tcPr>
          <w:p w:rsidR="00381298" w:rsidP="00D24C6E" w:rsidRDefault="00381298">
            <w:r>
              <w:t>Dužnik</w:t>
            </w:r>
          </w:p>
          <w:p w:rsidR="00381298" w:rsidP="00D24C6E" w:rsidRDefault="00381298">
            <w:r>
              <w:t>Povjerenik</w:t>
            </w:r>
          </w:p>
        </w:tc>
        <w:tc>
          <w:tcPr>
            <w:tcW w:w="1521" w:type="dxa"/>
            <w:gridSpan w:val="2"/>
            <w:hideMark/>
          </w:tcPr>
          <w:p w:rsidR="00381298" w:rsidP="00D24C6E" w:rsidRDefault="00381298">
            <w:r>
              <w:t>Prijava je stigla nakon proteka roka za prijavu tražbine.</w:t>
            </w:r>
          </w:p>
        </w:tc>
      </w:tr>
    </w:tbl>
    <w:p w:rsidR="00270D35" w:rsidP="00792273" w:rsidRDefault="00270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50CE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EB5EF6" w:rsidR="00443866" w:rsidP="00792273" w:rsidRDefault="00EB5EF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Pr="00EB5EF6" w:rsidR="003A665B">
        <w:rPr>
          <w:rFonts w:ascii="Times New Roman" w:hAnsi="Times New Roman" w:cs="Times New Roman"/>
          <w:b/>
          <w:sz w:val="24"/>
          <w:szCs w:val="24"/>
        </w:rPr>
        <w:t xml:space="preserve">Tablica razlučnih prava </w:t>
      </w:r>
    </w:p>
    <w:p w:rsidRPr="00EB5EF6" w:rsidR="00D72EC2" w:rsidP="00792273" w:rsidRDefault="00D72EC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43866" w:rsidP="00792273" w:rsidRDefault="0044386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74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392"/>
        <w:gridCol w:w="1701"/>
        <w:gridCol w:w="1276"/>
        <w:gridCol w:w="1417"/>
        <w:gridCol w:w="1559"/>
        <w:gridCol w:w="1560"/>
        <w:gridCol w:w="992"/>
        <w:gridCol w:w="1843"/>
      </w:tblGrid>
      <w:tr w:rsidR="00530A13" w:rsidTr="00EB5EF6">
        <w:trPr>
          <w:trHeight w:val="2446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Ime i prezime / Naziv razlučnog vjerovnika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Adresa vjerovnika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Iznos prijavljene tražbine u kunama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Iznos priznate tražbine u kunama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Predmet razlučnog prava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Zadire li plan restrukturiranja u prava razlučnog vjerovni</w:t>
            </w:r>
            <w:r w:rsidR="00EB5EF6">
              <w:rPr>
                <w:b/>
                <w:bCs/>
              </w:rPr>
              <w:t>-</w:t>
            </w:r>
            <w:r>
              <w:rPr>
                <w:b/>
                <w:bCs/>
              </w:rPr>
              <w:t>ka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B5EF6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Odriče li se razlučni vjero</w:t>
            </w:r>
            <w:r w:rsidR="00EB5EF6">
              <w:rPr>
                <w:b/>
                <w:bCs/>
              </w:rPr>
              <w:t>-</w:t>
            </w:r>
          </w:p>
          <w:p w:rsidR="00530A13" w:rsidRDefault="00530A13">
            <w:pPr>
              <w:rPr>
                <w:b/>
                <w:bCs/>
              </w:rPr>
            </w:pPr>
            <w:r>
              <w:rPr>
                <w:b/>
                <w:bCs/>
              </w:rPr>
              <w:t>vnik prava na odvojeno namirenje</w:t>
            </w:r>
          </w:p>
        </w:tc>
      </w:tr>
      <w:tr w:rsidR="00530A13" w:rsidTr="00EB5EF6">
        <w:trPr>
          <w:trHeight w:val="702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lastRenderedPageBreak/>
              <w:t>1.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CESTE dioničko društvo  za održavanje, zaštitu i rekonstrukciju cesta, građevinarstvo i projektiranje</w:t>
            </w:r>
          </w:p>
          <w:p w:rsidR="00530A13" w:rsidRDefault="00530A13">
            <w:r>
              <w:t>OIB: 35299396580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EB5EF6">
            <w:r>
              <w:t xml:space="preserve">Ulica Josipa Jelačića 2, </w:t>
            </w:r>
            <w:r w:rsidR="00530A13">
              <w:t xml:space="preserve"> Bjelovar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rPr>
                <w:bCs/>
              </w:rPr>
              <w:t>1.977.625,35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1.875.317,98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9140 Dionica Vodoprivrede Daruvar d.d.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Ne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pPr>
              <w:jc w:val="both"/>
            </w:pPr>
            <w:r>
              <w:t>Ne</w:t>
            </w:r>
          </w:p>
        </w:tc>
      </w:tr>
      <w:tr w:rsidR="00530A13" w:rsidTr="00EB5EF6">
        <w:trPr>
          <w:trHeight w:val="2685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C65A9D">
            <w:r>
              <w:t>2</w:t>
            </w:r>
            <w:r w:rsidR="00530A13">
              <w:t>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PRIVREDNA BANKA ZAGREB - DIONIČKO DRUŠTVO</w:t>
            </w:r>
          </w:p>
          <w:p w:rsidR="00443866" w:rsidRDefault="00530A13">
            <w:r>
              <w:t>OIB:</w:t>
            </w:r>
          </w:p>
          <w:p w:rsidR="00530A13" w:rsidRDefault="00530A13">
            <w:r>
              <w:t>02535697732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Radnička cesta 50, 10000 Zagreb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10.360.196,68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342.007,25</w:t>
            </w:r>
          </w:p>
          <w:p w:rsidR="00530A13" w:rsidRDefault="00530A13">
            <w:r>
              <w:t>(ostatak dospijeva naknadno)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="00530A13" w:rsidRDefault="00530A13">
            <w:r>
              <w:t>Nekretnine upisane u zemljišne knjige Općinskog suda u Bjelovaru, zemljišnoknjižni odjel Daruvar, upisane u zk.ul. 3741, 1719, 1656, 3704 i 3741  k.o. Daruvar</w:t>
            </w:r>
          </w:p>
          <w:p w:rsidR="00530A13" w:rsidRDefault="00530A13"/>
          <w:p w:rsidR="00530A13" w:rsidRDefault="00530A13">
            <w:r>
              <w:t>Nekretnine upisane u zemljišne knjige Općinskog suda u Zadru, zemljišnoknjižni odjel Biograd na moru, upisane u zk.ul. 417 i 414 k.o. Sv. Filip i Jakov</w:t>
            </w:r>
          </w:p>
          <w:p w:rsidR="00530A13" w:rsidRDefault="00530A13"/>
          <w:p w:rsidR="00530A13" w:rsidRDefault="00530A13">
            <w:r>
              <w:t>Pokretnine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Ne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Ne</w:t>
            </w:r>
          </w:p>
        </w:tc>
      </w:tr>
      <w:tr w:rsidR="00530A13" w:rsidTr="00EB5EF6">
        <w:trPr>
          <w:trHeight w:val="1260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C65A9D">
            <w:r>
              <w:t>3</w:t>
            </w:r>
            <w:r w:rsidR="00530A13">
              <w:t>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RADNIK građevinarstvo i građevinska industrija d.d.</w:t>
            </w:r>
          </w:p>
          <w:p w:rsidR="00971C88" w:rsidRDefault="00971C88">
            <w:r>
              <w:t>OIB:</w:t>
            </w:r>
          </w:p>
          <w:p w:rsidR="00971C88" w:rsidRDefault="00971C88">
            <w:r>
              <w:t>21846792292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Ulica kralja Tomislava 45, 48260 Križevci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 600.787,33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600.787,33 (dospijeva naknadno)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="00530A13" w:rsidRDefault="00530A13">
            <w:r>
              <w:t>1.500 dionica društva Ribnjačarstvo Končanica d.d., RBCK-R-A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Ne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530A13" w:rsidRDefault="00530A13">
            <w:r>
              <w:t>Ne</w:t>
            </w:r>
          </w:p>
        </w:tc>
      </w:tr>
    </w:tbl>
    <w:p w:rsidR="00530A13" w:rsidP="00530A13" w:rsidRDefault="00530A13"/>
    <w:p w:rsidR="000050CE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50CE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50CE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050CE" w:rsidP="00792273" w:rsidRDefault="000050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87E41" w:rsidP="00792273" w:rsidRDefault="00987E4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74CE" w:rsidP="00792273" w:rsidRDefault="00E874C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donosi</w:t>
      </w:r>
    </w:p>
    <w:p w:rsidR="00E874CE" w:rsidP="00792273" w:rsidRDefault="00E874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74CE" w:rsidP="00E874CE" w:rsidRDefault="00E874C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</w:t>
      </w:r>
    </w:p>
    <w:p w:rsidR="00E874CE" w:rsidP="00E874CE" w:rsidRDefault="00E874C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E874CE" w:rsidP="00E874CE" w:rsidRDefault="00E874C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tablice ispitanih tražbina sud će donijeti rješenje o utvrđenim i osporen</w:t>
      </w:r>
      <w:r w:rsidR="00C66C86">
        <w:rPr>
          <w:rFonts w:ascii="Times New Roman" w:hAnsi="Times New Roman" w:cs="Times New Roman"/>
          <w:sz w:val="24"/>
          <w:szCs w:val="24"/>
        </w:rPr>
        <w:t>im tražbinama</w:t>
      </w:r>
      <w:r>
        <w:rPr>
          <w:rFonts w:ascii="Times New Roman" w:hAnsi="Times New Roman" w:cs="Times New Roman"/>
          <w:sz w:val="24"/>
          <w:szCs w:val="24"/>
        </w:rPr>
        <w:t>. Rješenje će se objaviti na mrežnoj stranici e-oglasna ploča sudova.</w:t>
      </w: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792273" w:rsidR="00360F7A" w:rsidP="00792273" w:rsidRDefault="008D5DC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9</w:t>
      </w:r>
      <w:r w:rsidR="00C66C86">
        <w:rPr>
          <w:rFonts w:ascii="Times New Roman" w:hAnsi="Times New Roman" w:cs="Times New Roman"/>
          <w:sz w:val="24"/>
          <w:szCs w:val="24"/>
        </w:rPr>
        <w:t>,55 sati.</w:t>
      </w:r>
    </w:p>
    <w:p w:rsidRPr="001D7F78" w:rsidR="00792273" w:rsidRDefault="00792273">
      <w:pPr>
        <w:rPr>
          <w:rFonts w:ascii="Times New Roman" w:hAnsi="Times New Roman" w:cs="Times New Roman"/>
          <w:sz w:val="24"/>
          <w:szCs w:val="24"/>
        </w:rPr>
      </w:pPr>
    </w:p>
    <w:sectPr w:rsidRPr="001D7F78" w:rsidR="00792273" w:rsidSect="000A1A8D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28FE" w:rsidP="000A1A8D" w:rsidRDefault="006628FE">
      <w:pPr>
        <w:spacing w:after="0" w:line="240" w:lineRule="auto"/>
      </w:pPr>
      <w:r>
        <w:separator/>
      </w:r>
    </w:p>
  </w:endnote>
  <w:endnote w:type="continuationSeparator" w:id="0">
    <w:p w:rsidR="006628FE" w:rsidP="000A1A8D" w:rsidRDefault="0066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28FE" w:rsidP="000A1A8D" w:rsidRDefault="006628FE">
      <w:pPr>
        <w:spacing w:after="0" w:line="240" w:lineRule="auto"/>
      </w:pPr>
      <w:r>
        <w:separator/>
      </w:r>
    </w:p>
  </w:footnote>
  <w:footnote w:type="continuationSeparator" w:id="0">
    <w:p w:rsidR="006628FE" w:rsidP="000A1A8D" w:rsidRDefault="00662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3468096"/>
      <w:docPartObj>
        <w:docPartGallery w:val="Page Numbers (Top of Page)"/>
        <w:docPartUnique/>
      </w:docPartObj>
    </w:sdtPr>
    <w:sdtEndPr/>
    <w:sdtContent>
      <w:p w:rsidR="00D72EC2" w:rsidRDefault="00D72E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526">
          <w:rPr>
            <w:noProof/>
          </w:rPr>
          <w:t>50</w:t>
        </w:r>
        <w:r>
          <w:fldChar w:fldCharType="end"/>
        </w:r>
      </w:p>
    </w:sdtContent>
  </w:sdt>
  <w:p w:rsidR="00D72EC2" w:rsidRDefault="00D72EC2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070A9"/>
    <w:multiLevelType w:val="hybridMultilevel"/>
    <w:tmpl w:val="C78277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1329B"/>
    <w:multiLevelType w:val="hybridMultilevel"/>
    <w:tmpl w:val="AD042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A33600"/>
    <w:multiLevelType w:val="hybridMultilevel"/>
    <w:tmpl w:val="49B61F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535AE"/>
    <w:multiLevelType w:val="hybridMultilevel"/>
    <w:tmpl w:val="AC0CCE06"/>
    <w:lvl w:ilvl="0" w:tplc="E77868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17854D4"/>
    <w:multiLevelType w:val="hybridMultilevel"/>
    <w:tmpl w:val="B888D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3E"/>
    <w:rsid w:val="000050CE"/>
    <w:rsid w:val="00005CB0"/>
    <w:rsid w:val="000440B7"/>
    <w:rsid w:val="00067EB9"/>
    <w:rsid w:val="00072DC9"/>
    <w:rsid w:val="000A1A8D"/>
    <w:rsid w:val="000A3FD0"/>
    <w:rsid w:val="000D1A42"/>
    <w:rsid w:val="000D4FA3"/>
    <w:rsid w:val="00115170"/>
    <w:rsid w:val="00120F2D"/>
    <w:rsid w:val="00134842"/>
    <w:rsid w:val="00141382"/>
    <w:rsid w:val="00153E45"/>
    <w:rsid w:val="00177E69"/>
    <w:rsid w:val="001A0D21"/>
    <w:rsid w:val="001B178B"/>
    <w:rsid w:val="001B1A38"/>
    <w:rsid w:val="001D7F78"/>
    <w:rsid w:val="001E2E16"/>
    <w:rsid w:val="001F3910"/>
    <w:rsid w:val="002025A8"/>
    <w:rsid w:val="002447CF"/>
    <w:rsid w:val="00250793"/>
    <w:rsid w:val="00270D35"/>
    <w:rsid w:val="00281596"/>
    <w:rsid w:val="0029435B"/>
    <w:rsid w:val="002A019A"/>
    <w:rsid w:val="002C0918"/>
    <w:rsid w:val="002D3C51"/>
    <w:rsid w:val="002E5D50"/>
    <w:rsid w:val="003549A9"/>
    <w:rsid w:val="00360F7A"/>
    <w:rsid w:val="00381298"/>
    <w:rsid w:val="003872EE"/>
    <w:rsid w:val="003A665B"/>
    <w:rsid w:val="003B3823"/>
    <w:rsid w:val="003C6DA3"/>
    <w:rsid w:val="003E12C1"/>
    <w:rsid w:val="00400CC4"/>
    <w:rsid w:val="004056C0"/>
    <w:rsid w:val="00423E60"/>
    <w:rsid w:val="00443866"/>
    <w:rsid w:val="00481C63"/>
    <w:rsid w:val="0049071C"/>
    <w:rsid w:val="00490B0D"/>
    <w:rsid w:val="004913F7"/>
    <w:rsid w:val="004E24B2"/>
    <w:rsid w:val="004E27C8"/>
    <w:rsid w:val="00504B4E"/>
    <w:rsid w:val="00512250"/>
    <w:rsid w:val="00516189"/>
    <w:rsid w:val="00520397"/>
    <w:rsid w:val="00530A13"/>
    <w:rsid w:val="005333AD"/>
    <w:rsid w:val="00533E4D"/>
    <w:rsid w:val="0053613D"/>
    <w:rsid w:val="00580E84"/>
    <w:rsid w:val="00583D57"/>
    <w:rsid w:val="005B50AF"/>
    <w:rsid w:val="005E04B4"/>
    <w:rsid w:val="005E10EB"/>
    <w:rsid w:val="00656526"/>
    <w:rsid w:val="00661B6D"/>
    <w:rsid w:val="006628FE"/>
    <w:rsid w:val="006A1D68"/>
    <w:rsid w:val="006D7FDE"/>
    <w:rsid w:val="00704B33"/>
    <w:rsid w:val="00713742"/>
    <w:rsid w:val="00723A0C"/>
    <w:rsid w:val="00792273"/>
    <w:rsid w:val="007A1B9D"/>
    <w:rsid w:val="007F0A42"/>
    <w:rsid w:val="007F2228"/>
    <w:rsid w:val="008025D0"/>
    <w:rsid w:val="00847F83"/>
    <w:rsid w:val="00861E7D"/>
    <w:rsid w:val="00865DB9"/>
    <w:rsid w:val="0088074B"/>
    <w:rsid w:val="0088650E"/>
    <w:rsid w:val="00895BB4"/>
    <w:rsid w:val="008C1721"/>
    <w:rsid w:val="008D5DC4"/>
    <w:rsid w:val="008F657E"/>
    <w:rsid w:val="009212B6"/>
    <w:rsid w:val="00927778"/>
    <w:rsid w:val="00952251"/>
    <w:rsid w:val="00971C88"/>
    <w:rsid w:val="00984ED6"/>
    <w:rsid w:val="00987E41"/>
    <w:rsid w:val="009A7426"/>
    <w:rsid w:val="009B4D83"/>
    <w:rsid w:val="009E44F4"/>
    <w:rsid w:val="009F30CC"/>
    <w:rsid w:val="00A12DEF"/>
    <w:rsid w:val="00A24B59"/>
    <w:rsid w:val="00A32ECF"/>
    <w:rsid w:val="00A578EE"/>
    <w:rsid w:val="00A66F3B"/>
    <w:rsid w:val="00A905E5"/>
    <w:rsid w:val="00AA7398"/>
    <w:rsid w:val="00AE1E3E"/>
    <w:rsid w:val="00AE4EF2"/>
    <w:rsid w:val="00AE601C"/>
    <w:rsid w:val="00B030B2"/>
    <w:rsid w:val="00B64843"/>
    <w:rsid w:val="00B93F97"/>
    <w:rsid w:val="00BF055C"/>
    <w:rsid w:val="00C62F43"/>
    <w:rsid w:val="00C65A9D"/>
    <w:rsid w:val="00C66C86"/>
    <w:rsid w:val="00CB0385"/>
    <w:rsid w:val="00CB74CB"/>
    <w:rsid w:val="00CC2A13"/>
    <w:rsid w:val="00CD2B3F"/>
    <w:rsid w:val="00CF41EB"/>
    <w:rsid w:val="00D00EA3"/>
    <w:rsid w:val="00D24C6E"/>
    <w:rsid w:val="00D5123C"/>
    <w:rsid w:val="00D61338"/>
    <w:rsid w:val="00D72EC2"/>
    <w:rsid w:val="00DF5054"/>
    <w:rsid w:val="00E02DED"/>
    <w:rsid w:val="00E5333F"/>
    <w:rsid w:val="00E57DBD"/>
    <w:rsid w:val="00E734B9"/>
    <w:rsid w:val="00E75ADF"/>
    <w:rsid w:val="00E76F70"/>
    <w:rsid w:val="00E874CE"/>
    <w:rsid w:val="00E932BA"/>
    <w:rsid w:val="00EA1F2A"/>
    <w:rsid w:val="00EB0F72"/>
    <w:rsid w:val="00EB5EF6"/>
    <w:rsid w:val="00EF6488"/>
    <w:rsid w:val="00F26DA5"/>
    <w:rsid w:val="00F37E52"/>
    <w:rsid w:val="00F51498"/>
    <w:rsid w:val="00F75942"/>
    <w:rsid w:val="00F83C77"/>
    <w:rsid w:val="00F8703E"/>
    <w:rsid w:val="00F917B7"/>
    <w:rsid w:val="00FC0D51"/>
    <w:rsid w:val="00FC653C"/>
    <w:rsid w:val="00FC694E"/>
    <w:rsid w:val="00FD036E"/>
    <w:rsid w:val="00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870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0A1A8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A1A8D"/>
  </w:style>
  <w:style w:type="paragraph" w:styleId="Podnoje">
    <w:name w:val="footer"/>
    <w:basedOn w:val="Normal"/>
    <w:link w:val="PodnojeChar"/>
    <w:uiPriority w:val="99"/>
    <w:unhideWhenUsed/>
    <w:rsid w:val="000A1A8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A1A8D"/>
  </w:style>
  <w:style w:type="character" w:styleId="Hiperveza">
    <w:name w:val="Hyperlink"/>
    <w:basedOn w:val="Zadanifontodlomka"/>
    <w:uiPriority w:val="99"/>
    <w:semiHidden/>
    <w:unhideWhenUsed/>
    <w:rsid w:val="00BF055C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F055C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0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F055C"/>
    <w:rPr>
      <w:rFonts w:ascii="Tahoma" w:hAnsi="Tahoma" w:cs="Tahoma"/>
      <w:sz w:val="16"/>
      <w:szCs w:val="16"/>
    </w:rPr>
  </w:style>
  <w:style w:type="paragraph" w:styleId="font0" w:customStyle="true">
    <w:name w:val="font0"/>
    <w:basedOn w:val="Normal"/>
    <w:rsid w:val="00BF055C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0"/>
      <w:szCs w:val="20"/>
      <w:lang w:eastAsia="hr-HR"/>
    </w:rPr>
  </w:style>
  <w:style w:type="paragraph" w:styleId="font5" w:customStyle="true">
    <w:name w:val="font5"/>
    <w:basedOn w:val="Normal"/>
    <w:rsid w:val="00BF055C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0"/>
      <w:szCs w:val="20"/>
      <w:lang w:eastAsia="hr-HR"/>
    </w:rPr>
  </w:style>
  <w:style w:type="paragraph" w:styleId="font6" w:customStyle="true">
    <w:name w:val="font6"/>
    <w:basedOn w:val="Normal"/>
    <w:rsid w:val="00BF055C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36"/>
      <w:szCs w:val="36"/>
      <w:lang w:eastAsia="hr-HR"/>
    </w:rPr>
  </w:style>
  <w:style w:type="paragraph" w:styleId="font7" w:customStyle="true">
    <w:name w:val="font7"/>
    <w:basedOn w:val="Normal"/>
    <w:rsid w:val="00BF055C"/>
    <w:pPr>
      <w:spacing w:before="100" w:beforeAutospacing="true" w:after="100" w:afterAutospacing="true" w:line="240" w:lineRule="auto"/>
    </w:pPr>
    <w:rPr>
      <w:rFonts w:ascii="Arial" w:hAnsi="Arial" w:eastAsia="Times New Roman" w:cs="Arial"/>
      <w:b/>
      <w:bCs/>
      <w:sz w:val="36"/>
      <w:szCs w:val="36"/>
      <w:lang w:eastAsia="hr-HR"/>
    </w:rPr>
  </w:style>
  <w:style w:type="paragraph" w:styleId="xl65" w:customStyle="true">
    <w:name w:val="xl65"/>
    <w:basedOn w:val="Normal"/>
    <w:rsid w:val="00BF055C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6" w:customStyle="true">
    <w:name w:val="xl66"/>
    <w:basedOn w:val="Normal"/>
    <w:rsid w:val="00BF055C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auto" w:fill="00CCFF"/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xl67" w:customStyle="true">
    <w:name w:val="xl67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8" w:customStyle="true">
    <w:name w:val="xl68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69" w:customStyle="true">
    <w:name w:val="xl69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paragraph" w:styleId="xl70" w:customStyle="true">
    <w:name w:val="xl70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</w:pPr>
    <w:rPr>
      <w:rFonts w:ascii="Arial" w:hAnsi="Arial" w:eastAsia="Times New Roman" w:cs="Arial"/>
      <w:sz w:val="24"/>
      <w:szCs w:val="24"/>
      <w:lang w:eastAsia="hr-HR"/>
    </w:rPr>
  </w:style>
  <w:style w:type="paragraph" w:styleId="xl72" w:customStyle="true">
    <w:name w:val="xl72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</w:pPr>
    <w:rPr>
      <w:rFonts w:ascii="Arial" w:hAnsi="Arial" w:eastAsia="Times New Roman" w:cs="Arial"/>
      <w:b/>
      <w:bCs/>
      <w:sz w:val="24"/>
      <w:szCs w:val="24"/>
      <w:lang w:eastAsia="hr-HR"/>
    </w:rPr>
  </w:style>
  <w:style w:type="paragraph" w:styleId="xl73" w:customStyle="true">
    <w:name w:val="xl73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74" w:customStyle="true">
    <w:name w:val="xl74"/>
    <w:basedOn w:val="Normal"/>
    <w:rsid w:val="00BF055C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BF055C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E44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44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44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44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44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703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1A8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1A8D"/>
  </w:style>
  <w:style w:styleId="Podnoje" w:type="paragraph">
    <w:name w:val="footer"/>
    <w:basedOn w:val="Normal"/>
    <w:link w:val="PodnojeChar"/>
    <w:uiPriority w:val="99"/>
    <w:unhideWhenUsed/>
    <w:rsid w:val="000A1A8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1A8D"/>
  </w:style>
  <w:style w:styleId="Hiperveza" w:type="character">
    <w:name w:val="Hyperlink"/>
    <w:basedOn w:val="Zadanifontodlomka"/>
    <w:uiPriority w:val="99"/>
    <w:semiHidden/>
    <w:unhideWhenUsed/>
    <w:rsid w:val="00BF055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F055C"/>
    <w:rPr>
      <w:color w:val="800080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55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055C"/>
    <w:rPr>
      <w:rFonts w:ascii="Tahoma" w:cs="Tahoma" w:hAnsi="Tahoma"/>
      <w:sz w:val="16"/>
      <w:szCs w:val="16"/>
    </w:rPr>
  </w:style>
  <w:style w:customStyle="1" w:styleId="font0" w:type="paragraph">
    <w:name w:val="font0"/>
    <w:basedOn w:val="Normal"/>
    <w:rsid w:val="00BF055C"/>
    <w:pPr>
      <w:spacing w:after="100" w:afterAutospacing="1" w:before="100" w:beforeAutospacing="1" w:line="240" w:lineRule="auto"/>
    </w:pPr>
    <w:rPr>
      <w:rFonts w:ascii="Arial" w:cs="Arial" w:eastAsia="Times New Roman" w:hAnsi="Arial"/>
      <w:sz w:val="20"/>
      <w:szCs w:val="20"/>
      <w:lang w:eastAsia="hr-HR"/>
    </w:rPr>
  </w:style>
  <w:style w:customStyle="1" w:styleId="font5" w:type="paragraph">
    <w:name w:val="font5"/>
    <w:basedOn w:val="Normal"/>
    <w:rsid w:val="00BF055C"/>
    <w:pPr>
      <w:spacing w:after="100" w:afterAutospacing="1" w:before="100" w:beforeAutospacing="1" w:line="240" w:lineRule="auto"/>
    </w:pPr>
    <w:rPr>
      <w:rFonts w:ascii="Arial" w:cs="Arial" w:eastAsia="Times New Roman" w:hAnsi="Arial"/>
      <w:sz w:val="20"/>
      <w:szCs w:val="20"/>
      <w:lang w:eastAsia="hr-HR"/>
    </w:rPr>
  </w:style>
  <w:style w:customStyle="1" w:styleId="font6" w:type="paragraph">
    <w:name w:val="font6"/>
    <w:basedOn w:val="Normal"/>
    <w:rsid w:val="00BF055C"/>
    <w:pPr>
      <w:spacing w:after="100" w:afterAutospacing="1" w:before="100" w:beforeAutospacing="1" w:line="240" w:lineRule="auto"/>
    </w:pPr>
    <w:rPr>
      <w:rFonts w:ascii="Arial" w:cs="Arial" w:eastAsia="Times New Roman" w:hAnsi="Arial"/>
      <w:sz w:val="36"/>
      <w:szCs w:val="36"/>
      <w:lang w:eastAsia="hr-HR"/>
    </w:rPr>
  </w:style>
  <w:style w:customStyle="1" w:styleId="font7" w:type="paragraph">
    <w:name w:val="font7"/>
    <w:basedOn w:val="Normal"/>
    <w:rsid w:val="00BF055C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36"/>
      <w:szCs w:val="36"/>
      <w:lang w:eastAsia="hr-HR"/>
    </w:rPr>
  </w:style>
  <w:style w:customStyle="1" w:styleId="xl65" w:type="paragraph">
    <w:name w:val="xl65"/>
    <w:basedOn w:val="Normal"/>
    <w:rsid w:val="00BF055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BF055C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auto" w:fill="00CCFF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70" w:type="paragraph">
    <w:name w:val="xl70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72" w:type="paragraph">
    <w:name w:val="xl72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73" w:type="paragraph">
    <w:name w:val="xl73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4" w:type="paragraph">
    <w:name w:val="xl74"/>
    <w:basedOn w:val="Normal"/>
    <w:rsid w:val="00BF055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BF055C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4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5169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08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82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5. lipnja 2020.</izvorni_sadrzaj>
    <derivirana_varijabla naziv="DomainObject.StvarniPocetakDatum_1">5. lipnja 2020.</derivirana_varijabla>
  </DomainObject.StvarniPocetakDatum>
  <DomainObject.StvarniZavrsetakDatum>
    <izvorni_sadrzaj>5. lipnja 2020.</izvorni_sadrzaj>
    <derivirana_varijabla naziv="DomainObject.StvarniZavrsetakDatum_1">5. lipnja 2020.</derivirana_varijabla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50</izvorni_sadrzaj>
    <derivirana_varijabla naziv="DomainObject.Zapisnik.BrojStranica_1">50</derivirana_varijabla>
  </DomainObject.Zapisnik.BrojStranica>
  <DomainObject.Zapisnik.DatumKreiranja>
    <izvorni_sadrzaj>9. lipnja 2020.</izvorni_sadrzaj>
    <derivirana_varijabla naziv="DomainObject.Zapisnik.DatumKreiranja_1">9.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St-271/2020-13</izvorni_sadrzaj>
    <derivirana_varijabla naziv="DomainObject.Zapisnik.Oznaka_1">St-271/2020-13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2020.</izvorni_sadrzaj>
    <derivirana_varijabla naziv="DomainObject.Predmet.DatumOsnivanja_1">13.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St-271/2020</izvorni_sadrzaj>
    <derivirana_varijabla naziv="DomainObject.Predmet.OznakaBroj_1">St-271/2020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VODOPRIVREDA DARUVAR dioničko društvo za vodnogospodarsku djelatnost zastupanog po punomoćniku Antonija Galić</izvorni_sadrzaj>
    <derivirana_varijabla naziv="DomainObject.Predmet.StrankaFormated_1">  VODOPRIVREDA DARUVAR dioničko društvo za vodnogospodarsku djelatnost zastupanog po punomoćniku Antonija Galić</derivirana_varijabla>
  </DomainObject.Predmet.StrankaFormated>
  <DomainObject.Predmet.StrankaFormatedOIB>
    <izvorni_sadrzaj>  VODOPRIVREDA DARUVAR dioničko društvo za vodnogospodarsku djelatnost, OIB 87991068807 zastupanog po punomoćniku Antonija Galić</izvorni_sadrzaj>
    <derivirana_varijabla naziv="DomainObject.Predmet.StrankaFormatedOIB_1">  VODOPRIVREDA DARUVAR dioničko društvo za vodnogospodarsku djelatnost, OIB 87991068807 zastupanog po punomoćniku Antonija Galić</derivirana_varijabla>
  </DomainObject.Predmet.StrankaFormatedOIB>
  <DomainObject.Predmet.StrankaFormatedWithAdress>
    <izvorni_sadrzaj> VODOPRIVREDA DARUVAR dioničko društvo za vodnogospodarsku djelatnost, Ulica Petra Preradovića 87, 43500 Daruvar zastupanog po punomoćniku Antonija Galić</izvorni_sadrzaj>
    <derivirana_varijabla naziv="DomainObject.Predmet.StrankaFormatedWithAdress_1"> VODOPRIVREDA DARUVAR dioničko društvo za vodnogospodarsku djelatnost, Ulica Petra Preradovića 87, 43500 Daruvar zastupanog po punomoćniku Antonija Galić</derivirana_varijabla>
  </DomainObject.Predmet.StrankaFormatedWithAdress>
  <DomainObject.Predmet.StrankaFormatedWithAdressOIB>
    <izvorni_sadrzaj> VODOPRIVREDA DARUVAR dioničko društvo za vodnogospodarsku djelatnost, OIB 87991068807, Ulica Petra Preradovića 87, 43500 Daruvar zastupanog po punomoćniku Antonija Galić</izvorni_sadrzaj>
    <derivirana_varijabla naziv="DomainObject.Predmet.StrankaFormatedWithAdressOIB_1"> VODOPRIVREDA DARUVAR dioničko društvo za vodnogospodarsku djelatnost, OIB 87991068807, Ulica Petra Preradovića 87, 43500 Daruvar zastupanog po punomoćniku Antonija Galić</derivirana_varijabla>
  </DomainObject.Predmet.StrankaFormatedWithAdressOIB>
  <DomainObject.Predmet.StrankaWithAdress>
    <izvorni_sadrzaj>VODOPRIVREDA DARUVAR dioničko društvo za vodnogospodarsku djelatnost Ulica Petra Preradovića 87,43500 Daruvar</izvorni_sadrzaj>
    <derivirana_varijabla naziv="DomainObject.Predmet.StrankaWithAdress_1">VODOPRIVREDA DARUVAR dioničko društvo za vodnogospodarsku djelatnost Ulica Petra Preradovića 87,43500 Daruvar</derivirana_varijabla>
  </DomainObject.Predmet.StrankaWithAdress>
  <DomainObject.Predmet.StrankaWithAdressOIB>
    <izvorni_sadrzaj>VODOPRIVREDA DARUVAR dioničko društvo za vodnogospodarsku djelatnost, OIB 87991068807, Ulica Petra Preradovića 87,43500 Daruvar</izvorni_sadrzaj>
    <derivirana_varijabla naziv="DomainObject.Predmet.StrankaWithAdressOIB_1">VODOPRIVREDA DARUVAR dioničko društvo za vodnogospodarsku djelatnost, OIB 87991068807, Ulica Petra Preradovića 87,43500 Daruvar</derivirana_varijabla>
  </DomainObject.Predmet.StrankaWithAdressOIB>
  <DomainObject.Predmet.StrankaNazivFormated>
    <izvorni_sadrzaj>VODOPRIVREDA DARUVAR dioničko društvo za vodnogospodarsku djelatnost</izvorni_sadrzaj>
    <derivirana_varijabla naziv="DomainObject.Predmet.StrankaNazivFormated_1">VODOPRIVREDA DARUVAR dioničko društvo za vodnogospodarsku djelatnost</derivirana_varijabla>
  </DomainObject.Predmet.StrankaNazivFormated>
  <DomainObject.Predmet.StrankaNazivFormatedOIB>
    <izvorni_sadrzaj>VODOPRIVREDA DARUVAR dioničko društvo za vodnogospodarsku djelatnost, OIB 87991068807</izvorni_sadrzaj>
    <derivirana_varijabla naziv="DomainObject.Predmet.StrankaNazivFormatedOIB_1">VODOPRIVREDA DARUVAR dioničko društvo za vodnogospodarsku djelatnost, OIB 87991068807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VODOPRIVREDA DARUVAR dioničko društvo za vodnogospodarsku djelatnost zastupanog po punomoćniku Antonija Galić</item>
    </izvorni_sadrzaj>
    <derivirana_varijabla naziv="DomainObject.Predmet.StrankaListFormated_1">
      <item>VODOPRIVREDA DARUVAR dioničko društvo za vodnogospodarsku djelatnost zastupanog po punomoćniku Antonija Galić</item>
    </derivirana_varijabla>
  </DomainObject.Predmet.StrankaListFormated>
  <DomainObject.Predmet.StrankaListFormatedOIB>
    <izvorni_sadrzaj>
      <item>VODOPRIVREDA DARUVAR dioničko društvo za vodnogospodarsku djelatnost, OIB 87991068807 zastupanog po punomoćniku Antonija Galić</item>
    </izvorni_sadrzaj>
    <derivirana_varijabla naziv="DomainObject.Predmet.StrankaListFormatedOIB_1">
      <item>VODOPRIVREDA DARUVAR dioničko društvo za vodnogospodarsku djelatnost, OIB 87991068807 zastupanog po punomoćniku Antonija Galić</item>
    </derivirana_varijabla>
  </DomainObject.Predmet.StrankaListFormatedOIB>
  <DomainObject.Predmet.StrankaListFormatedWithAdress>
    <izvorni_sadrzaj>
      <item>VODOPRIVREDA DARUVAR dioničko društvo za vodnogospodarsku djelatnost, Ulica Petra Preradovića 87, 43500 Daruvar zastupanog po punomoćniku Antonija Galić</item>
    </izvorni_sadrzaj>
    <derivirana_varijabla naziv="DomainObject.Predmet.StrankaListFormatedWithAdress_1">
      <item>VODOPRIVREDA DARUVAR dioničko društvo za vodnogospodarsku djelatnost, Ulica Petra Preradovića 87, 43500 Daruvar zastupanog po punomoćniku Antonija Galić</item>
    </derivirana_varijabla>
  </DomainObject.Predmet.StrankaListFormatedWithAdress>
  <DomainObject.Predmet.StrankaListFormatedWithAdressOIB>
    <izvorni_sadrzaj>
      <item>VODOPRIVREDA DARUVAR dioničko društvo za vodnogospodarsku djelatnost, OIB 87991068807, Ulica Petra Preradovića 87, 43500 Daruvar zastupanog po punomoćniku Antonija Galić</item>
    </izvorni_sadrzaj>
    <derivirana_varijabla naziv="DomainObject.Predmet.StrankaListFormatedWithAdressOIB_1">
      <item>VODOPRIVREDA DARUVAR dioničko društvo za vodnogospodarsku djelatnost, OIB 87991068807, Ulica Petra Preradovića 87, 43500 Daruvar zastupanog po punomoćniku Antonija Galić</item>
    </derivirana_varijabla>
  </DomainObject.Predmet.StrankaListFormatedWithAdressOIB>
  <DomainObject.Predmet.StrankaListNazivFormated>
    <izvorni_sadrzaj>
      <item>VODOPRIVREDA DARUVAR dioničko društvo za vodnogospodarsku djelatnost</item>
    </izvorni_sadrzaj>
    <derivirana_varijabla naziv="DomainObject.Predmet.StrankaListNazivFormated_1">
      <item>VODOPRIVREDA DARUVAR dioničko društvo za vodnogospodarsku djelatnost</item>
    </derivirana_varijabla>
  </DomainObject.Predmet.StrankaListNazivFormated>
  <DomainObject.Predmet.StrankaListNazivFormatedOIB>
    <izvorni_sadrzaj>
      <item>VODOPRIVREDA DARUVAR dioničko društvo za vodnogospodarsku djelatnost, OIB 87991068807</item>
    </izvorni_sadrzaj>
    <derivirana_varijabla naziv="DomainObject.Predmet.StrankaListNazivFormatedOIB_1">
      <item>VODOPRIVREDA DARUVAR dioničko društvo za vodnogospodarsku djelatnost, OIB 87991068807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Antonija Galić punomoćnik sudionika u postupku VODOPRIVREDA DARUVAR dioničko društvo za vodnogospodarsku djelatnost</item>
      <item>računovodstvo, ovdje</item>
    </izvorni_sadrzaj>
    <derivirana_varijabla naziv="DomainObject.Predmet.OstaliListFormated_1">
      <item>Antonija Galić punomoćnik sudionika u postupku VODOPRIVREDA DARUVAR dioničko društvo za vodnogospodarsku djelatnost</item>
      <item>računovodstvo, ovdje</item>
    </derivirana_varijabla>
  </DomainObject.Predmet.OstaliListFormated>
  <DomainObject.Predmet.OstaliListFormatedOIB>
    <izvorni_sadrzaj>
      <item>Antonija Galić, OIB 64334764434 punomoćnik sudionika u postupku VODOPRIVREDA DARUVAR dioničko društvo za vodnogospodarsku djelatnost</item>
      <item>računovodstvo, ovdje</item>
    </izvorni_sadrzaj>
    <derivirana_varijabla naziv="DomainObject.Predmet.OstaliListFormatedOIB_1">
      <item>Antonija Galić, OIB 64334764434 punomoćnik sudionika u postupku VODOPRIVREDA DARUVAR dioničko društvo za vodnogospodarsku djelatnost</item>
      <item>računovodstvo, ovdje</item>
    </derivirana_varijabla>
  </DomainObject.Predmet.OstaliListFormatedOIB>
  <DomainObject.Predmet.OstaliListFormatedWithAdress>
    <izvorni_sadrzaj>
      <item>Antonija Galić, Budmanijeva 5, 10000 Zagreb punomoćnik sudionika u postupku VODOPRIVREDA DARUVAR dioničko društvo za vodnogospodarsku djelatnost</item>
      <item>računovodstvo, ovdje</item>
    </izvorni_sadrzaj>
    <derivirana_varijabla naziv="DomainObject.Predmet.OstaliListFormatedWithAdress_1">
      <item>Antonija Galić, Budmanijeva 5, 10000 Zagreb punomoćnik sudionika u postupku VODOPRIVREDA DARUVAR dioničko društvo za vodnogospodarsku djelatnost</item>
      <item>računovodstvo, ovdje</item>
    </derivirana_varijabla>
  </DomainObject.Predmet.OstaliListFormatedWithAdress>
  <DomainObject.Predmet.OstaliListFormatedWithAdressOIB>
    <izvorni_sadrzaj>
      <item>Antonija Galić, OIB 64334764434, Budmanijeva 5, 10000 Zagreb punomoćnik sudionika u postupku VODOPRIVREDA DARUVAR dioničko društvo za vodnogospodarsku djelatnost</item>
      <item>računovodstvo, ovdje</item>
    </izvorni_sadrzaj>
    <derivirana_varijabla naziv="DomainObject.Predmet.OstaliListFormatedWithAdressOIB_1">
      <item>Antonija Galić, OIB 64334764434, Budmanijeva 5, 10000 Zagreb punomoćnik sudionika u postupku VODOPRIVREDA DARUVAR dioničko društvo za vodnogospodarsku djelatnost</item>
      <item>računovodstvo, ovdje</item>
    </derivirana_varijabla>
  </DomainObject.Predmet.OstaliListFormatedWithAdressOIB>
  <DomainObject.Predmet.OstaliListNazivFormated>
    <izvorni_sadrzaj>
      <item>Antonija Galić</item>
      <item>računovodstvo, ovdje</item>
    </izvorni_sadrzaj>
    <derivirana_varijabla naziv="DomainObject.Predmet.OstaliListNazivFormated_1">
      <item>Antonija Galić</item>
      <item>računovodstvo, ovdje</item>
    </derivirana_varijabla>
  </DomainObject.Predmet.OstaliListNazivFormated>
  <DomainObject.Predmet.OstaliListNazivFormatedOIB>
    <izvorni_sadrzaj>
      <item>Antonija Galić, OIB 64334764434</item>
      <item>računovodstvo, ovdje</item>
    </izvorni_sadrzaj>
    <derivirana_varijabla naziv="DomainObject.Predmet.OstaliListNazivFormatedOIB_1">
      <item>Antonija Galić, OIB 64334764434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2020.</izvorni_sadrzaj>
    <derivirana_varijabla naziv="DomainObject.Datum_1">9. lipnja 2020.</derivirana_varijabla>
  </DomainObject.Datum>
  <DomainObject.PoslovniBrojDokumenta>
    <izvorni_sadrzaj>St-271/2020-13</izvorni_sadrzaj>
    <derivirana_varijabla naziv="DomainObject.PoslovniBrojDokumenta_1">St-271/2020-13</derivirana_varijabla>
  </DomainObject.PoslovniBrojDokumenta>
  <DomainObject.Predmet.StrankaIDrugi>
    <izvorni_sadrzaj>VODOPRIVREDA DARUVAR dioničko društvo za vodnogospodarsku djelatnost</izvorni_sadrzaj>
    <derivirana_varijabla naziv="DomainObject.Predmet.StrankaIDrugi_1">VODOPRIVREDA DARUVAR dioničko društvo za vodnogospodarsku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VODOPRIVREDA DARUVAR dioničko društvo za vodnogospodarsku djelatnost, OIB 87991068807, Ulica Petra Preradovića 87, 43500 Daruvar</izvorni_sadrzaj>
    <derivirana_varijabla naziv="DomainObject.Predmet.StrankaIDrugiAdressOIB_1">VODOPRIVREDA DARUVAR dioničko društvo za vodnogospodarsku djelatnost, OIB 87991068807, Ulica Petra Preradovića 87,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VODOPRIVREDA DARUVAR dioničko društvo za vodnogospodarsku djelatnost</item>
      <item>Antonija Galić</item>
      <item>računovodstvo, ovdje</item>
    </izvorni_sadrzaj>
    <derivirana_varijabla naziv="DomainObject.Predmet.SudioniciListNaziv_1">
      <item>VODOPRIVREDA DARUVAR dioničko društvo za vodnogospodarsku djelatnost</item>
      <item>Antonija Galić</item>
      <item>računovodstvo, ovdje</item>
    </derivirana_varijabla>
  </DomainObject.Predmet.SudioniciListNaziv>
  <DomainObject.Predmet.SudioniciListAdressOIB>
    <izvorni_sadrzaj>
      <item>VODOPRIVREDA DARUVAR dioničko društvo za vodnogospodarsku djelatnost, OIB 87991068807, Ulica Petra Preradovića 87,43500 Daruvar</item>
      <item>Antonija Galić, OIB 64334764434, Budmanijeva 5,10000 Zagreb</item>
      <item>računovodstvo, ovdje</item>
    </izvorni_sadrzaj>
    <derivirana_varijabla naziv="DomainObject.Predmet.SudioniciListAdressOIB_1">
      <item>VODOPRIVREDA DARUVAR dioničko društvo za vodnogospodarsku djelatnost, OIB 87991068807, Ulica Petra Preradovića 87,43500 Daruvar</item>
      <item>Antonija Galić, OIB 64334764434, Budmanijeva 5,10000 Zagreb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87991068807</item>
      <item>, OIB 64334764434</item>
      <item>, OIB null</item>
    </izvorni_sadrzaj>
    <derivirana_varijabla naziv="DomainObject.Predmet.SudioniciListNazivOIB_1">
      <item>, OIB 87991068807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2020.</izvorni_sadrzaj>
    <derivirana_varijabla naziv="DomainObject.Predmet.DatumPocetkaProcesa_1">13.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7A71A-2CCD-49D8-881C-0E8916FB0387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50</properties:Pages>
  <properties:Words>9135</properties:Words>
  <properties:Characters>54710</properties:Characters>
  <properties:Lines>6040</properties:Lines>
  <properties:Paragraphs>3207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2020-06-09T10:29:00Z</dcterms:created>
  <dc:creator>Vesna Dragišić</dc:creator>
  <cp:lastModifiedBy>Vesna Dragišić</cp:lastModifiedBy>
  <cp:lastPrinted>2020-05-18T08:49:00Z</cp:lastPrinted>
  <dcterms:modified xmlns:xsi="http://www.w3.org/2001/XMLSchema-instance" xsi:type="dcterms:W3CDTF">2020-06-09T10:33:00Z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St-271/2020-13 / Zapisnik - Ročište radi ispitivanja tražbina (1_A_Zapisnik_o_utvrđivanju_tražbina_u__VODOPRIVREDI_d.o.o._Daruvaru_u_9,00_sati._daruvaru_u_9,00_sati)</vt:lpwstr>
  </prop:property>
  <prop:property fmtid="{D5CDD505-2E9C-101B-9397-08002B2CF9AE}" pid="4" name="CC_coloring">
    <vt:bool>false</vt:bool>
  </prop:property>
  <prop:property fmtid="{D5CDD505-2E9C-101B-9397-08002B2CF9AE}" pid="5" name="BrojStranica">
    <vt:i4>50</vt:i4>
  </prop:property>
</prop:Properties>
</file>